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4B8072C" w14:textId="77777777" w:rsidR="000F0D64" w:rsidRDefault="000F0D64" w:rsidP="00CF4E06">
      <w:pPr>
        <w:spacing w:after="0"/>
        <w:jc w:val="right"/>
      </w:pPr>
    </w:p>
    <w:sdt>
      <w:sdtPr>
        <w:id w:val="1063070022"/>
        <w:docPartObj>
          <w:docPartGallery w:val="Cover Pages"/>
          <w:docPartUnique/>
        </w:docPartObj>
      </w:sdtPr>
      <w:sdtContent>
        <w:p w14:paraId="54B8072D" w14:textId="77777777" w:rsidR="00CF4E06" w:rsidRDefault="005B091F" w:rsidP="00CF4E06">
          <w:pPr>
            <w:spacing w:after="0"/>
            <w:jc w:val="right"/>
          </w:pPr>
          <w:r>
            <w:rPr>
              <w:noProof/>
              <w:lang w:eastAsia="es-ES"/>
            </w:rPr>
            <w:drawing>
              <wp:inline distT="0" distB="0" distL="0" distR="0" wp14:anchorId="54B8087C" wp14:editId="54B8087D">
                <wp:extent cx="3009900" cy="8477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09900" cy="847725"/>
                        </a:xfrm>
                        <a:prstGeom prst="rect">
                          <a:avLst/>
                        </a:prstGeom>
                        <a:noFill/>
                        <a:ln>
                          <a:noFill/>
                        </a:ln>
                      </pic:spPr>
                    </pic:pic>
                  </a:graphicData>
                </a:graphic>
              </wp:inline>
            </w:drawing>
          </w:r>
        </w:p>
        <w:p w14:paraId="54B8072E" w14:textId="77777777" w:rsidR="00CF4E06" w:rsidRDefault="00CF4E06" w:rsidP="00CF4E06">
          <w:pPr>
            <w:spacing w:after="0"/>
            <w:jc w:val="right"/>
          </w:pPr>
        </w:p>
        <w:p w14:paraId="54B8072F" w14:textId="77777777" w:rsidR="0076350F" w:rsidRDefault="00F17E2D" w:rsidP="0076350F">
          <w:pPr>
            <w:jc w:val="right"/>
          </w:pPr>
          <w:r w:rsidRPr="00F17E2D">
            <w:t xml:space="preserve"> </w:t>
          </w:r>
        </w:p>
        <w:p w14:paraId="54B80730" w14:textId="77777777" w:rsidR="00CF4E06" w:rsidRDefault="00CF4E06"/>
        <w:p w14:paraId="54B80731" w14:textId="77777777" w:rsidR="00D53161" w:rsidRDefault="00D53161"/>
        <w:p w14:paraId="54B80732" w14:textId="77777777" w:rsidR="00F24BAE" w:rsidRPr="00F24BAE" w:rsidRDefault="002160DD" w:rsidP="00F24BAE">
          <w:pPr>
            <w:jc w:val="left"/>
            <w:rPr>
              <w:rFonts w:eastAsia="Arial" w:cs="Times New Roman"/>
              <w:b/>
              <w:color w:val="0075A2"/>
              <w:sz w:val="40"/>
              <w:szCs w:val="44"/>
            </w:rPr>
          </w:pPr>
          <w:r>
            <w:rPr>
              <w:rFonts w:eastAsia="Arial" w:cs="Times New Roman"/>
              <w:b/>
              <w:color w:val="0075A2"/>
              <w:sz w:val="40"/>
              <w:szCs w:val="44"/>
            </w:rPr>
            <w:t>Subdirección</w:t>
          </w:r>
          <w:r w:rsidR="00F24BAE" w:rsidRPr="00F24BAE">
            <w:rPr>
              <w:rFonts w:eastAsia="Arial" w:cs="Times New Roman"/>
              <w:b/>
              <w:color w:val="0075A2"/>
              <w:sz w:val="40"/>
              <w:szCs w:val="44"/>
            </w:rPr>
            <w:t xml:space="preserve"> de Tecnologías de la Información y las Comunicacione</w:t>
          </w:r>
          <w:r w:rsidR="009B6F66">
            <w:rPr>
              <w:rFonts w:eastAsia="Arial" w:cs="Times New Roman"/>
              <w:b/>
              <w:color w:val="0075A2"/>
              <w:sz w:val="40"/>
              <w:szCs w:val="44"/>
            </w:rPr>
            <w:t>s</w:t>
          </w:r>
        </w:p>
        <w:p w14:paraId="54B80733" w14:textId="77777777" w:rsidR="00CF4E06" w:rsidRDefault="00CF4E06"/>
        <w:p w14:paraId="54B80734" w14:textId="77777777" w:rsidR="0076350F" w:rsidRDefault="0076350F"/>
        <w:p w14:paraId="54B80735" w14:textId="77777777" w:rsidR="002C6765" w:rsidRDefault="002C6765"/>
        <w:tbl>
          <w:tblPr>
            <w:tblW w:w="4952" w:type="pct"/>
            <w:tblBorders>
              <w:insideV w:val="single" w:sz="36" w:space="0" w:color="005828"/>
            </w:tblBorders>
            <w:tblCellMar>
              <w:top w:w="113" w:type="dxa"/>
              <w:left w:w="115" w:type="dxa"/>
              <w:bottom w:w="113" w:type="dxa"/>
              <w:right w:w="115" w:type="dxa"/>
            </w:tblCellMar>
            <w:tblLook w:val="04A0" w:firstRow="1" w:lastRow="0" w:firstColumn="1" w:lastColumn="0" w:noHBand="0" w:noVBand="1"/>
          </w:tblPr>
          <w:tblGrid>
            <w:gridCol w:w="9265"/>
          </w:tblGrid>
          <w:tr w:rsidR="0076350F" w14:paraId="54B80737" w14:textId="77777777" w:rsidTr="00D53161">
            <w:tc>
              <w:tcPr>
                <w:tcW w:w="5000" w:type="pct"/>
              </w:tcPr>
              <w:p w14:paraId="54B80736" w14:textId="28B366C7" w:rsidR="0076350F" w:rsidRPr="004B0AB8" w:rsidRDefault="001F1658" w:rsidP="009E61A6">
                <w:pPr>
                  <w:pStyle w:val="Title"/>
                  <w:spacing w:after="0"/>
                  <w:jc w:val="left"/>
                  <w:rPr>
                    <w:color w:val="303D6A"/>
                  </w:rPr>
                </w:pPr>
                <w:sdt>
                  <w:sdtPr>
                    <w:rPr>
                      <w:color w:val="303D6A"/>
                    </w:rPr>
                    <w:alias w:val="Title"/>
                    <w:id w:val="-1347935929"/>
                    <w:dataBinding w:prefixMappings="xmlns:ns0='http://schemas.openxmlformats.org/package/2006/metadata/core-properties' xmlns:ns1='http://purl.org/dc/elements/1.1/'" w:xpath="/ns0:coreProperties[1]/ns1:title[1]" w:storeItemID="{6C3C8BC8-F283-45AE-878A-BAB7291924A1}"/>
                    <w:text/>
                  </w:sdtPr>
                  <w:sdtContent>
                    <w:r w:rsidR="00EE0A56">
                      <w:rPr>
                        <w:color w:val="303D6A"/>
                      </w:rPr>
                      <w:t>T11 Contrato de mantenimiento HW</w:t>
                    </w:r>
                  </w:sdtContent>
                </w:sdt>
              </w:p>
            </w:tc>
          </w:tr>
          <w:tr w:rsidR="0076350F" w14:paraId="54B80739" w14:textId="77777777" w:rsidTr="00D53161">
            <w:sdt>
              <w:sdtPr>
                <w:rPr>
                  <w:rStyle w:val="SubtitleChar"/>
                  <w:rFonts w:ascii="Arial" w:hAnsi="Arial" w:cs="Arial"/>
                  <w:color w:val="303D6A"/>
                  <w:lang w:val="es-ES"/>
                </w:rPr>
                <w:alias w:val="Subtitle"/>
                <w:id w:val="13553153"/>
                <w:dataBinding w:prefixMappings="xmlns:ns0='http://schemas.openxmlformats.org/package/2006/metadata/core-properties' xmlns:ns1='http://purl.org/dc/elements/1.1/'" w:xpath="/ns0:coreProperties[1]/ns1:subject[1]" w:storeItemID="{6C3C8BC8-F283-45AE-878A-BAB7291924A1}"/>
                <w:text/>
              </w:sdtPr>
              <w:sdtContent>
                <w:tc>
                  <w:tcPr>
                    <w:tcW w:w="5000" w:type="pct"/>
                  </w:tcPr>
                  <w:p w14:paraId="54B80738" w14:textId="77777777" w:rsidR="0076350F" w:rsidRPr="004B0AB8" w:rsidRDefault="009E61A6" w:rsidP="009E61A6">
                    <w:pPr>
                      <w:pStyle w:val="NoSpacing"/>
                      <w:rPr>
                        <w:color w:val="303D6A"/>
                        <w:sz w:val="40"/>
                        <w:szCs w:val="40"/>
                        <w:lang w:val="es-ES"/>
                      </w:rPr>
                    </w:pPr>
                    <w:r>
                      <w:rPr>
                        <w:rStyle w:val="SubtitleChar"/>
                        <w:rFonts w:ascii="Arial" w:hAnsi="Arial" w:cs="Arial"/>
                        <w:color w:val="303D6A"/>
                        <w:lang w:val="es-ES"/>
                      </w:rPr>
                      <w:t>Técnico Soporte Local: Manual de Usuario</w:t>
                    </w:r>
                  </w:p>
                </w:tc>
              </w:sdtContent>
            </w:sdt>
          </w:tr>
        </w:tbl>
        <w:p w14:paraId="54B8073A" w14:textId="77777777" w:rsidR="00991DAA" w:rsidRDefault="00991DAA" w:rsidP="00CD71FC"/>
        <w:p w14:paraId="54B8073B" w14:textId="77777777" w:rsidR="00991DAA" w:rsidRDefault="001C43DF" w:rsidP="00CD71FC">
          <w:r w:rsidRPr="002058E4">
            <w:rPr>
              <w:noProof/>
              <w:lang w:eastAsia="es-ES"/>
            </w:rPr>
            <w:drawing>
              <wp:anchor distT="0" distB="0" distL="114300" distR="114300" simplePos="0" relativeHeight="251748352" behindDoc="0" locked="0" layoutInCell="1" allowOverlap="1" wp14:anchorId="54B8087E" wp14:editId="54B8087F">
                <wp:simplePos x="0" y="0"/>
                <wp:positionH relativeFrom="column">
                  <wp:posOffset>6240145</wp:posOffset>
                </wp:positionH>
                <wp:positionV relativeFrom="paragraph">
                  <wp:posOffset>39560</wp:posOffset>
                </wp:positionV>
                <wp:extent cx="457835" cy="457835"/>
                <wp:effectExtent l="0" t="0" r="0" b="0"/>
                <wp:wrapNone/>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835" cy="457835"/>
                        </a:xfrm>
                        <a:prstGeom prst="rect">
                          <a:avLst/>
                        </a:prstGeom>
                      </pic:spPr>
                    </pic:pic>
                  </a:graphicData>
                </a:graphic>
              </wp:anchor>
            </w:drawing>
          </w:r>
          <w:r w:rsidRPr="002058E4">
            <w:rPr>
              <w:noProof/>
              <w:lang w:eastAsia="es-ES"/>
            </w:rPr>
            <w:drawing>
              <wp:anchor distT="0" distB="0" distL="114300" distR="114300" simplePos="0" relativeHeight="251673600" behindDoc="0" locked="0" layoutInCell="1" allowOverlap="1" wp14:anchorId="54B80880" wp14:editId="54B80881">
                <wp:simplePos x="0" y="0"/>
                <wp:positionH relativeFrom="column">
                  <wp:posOffset>5676900</wp:posOffset>
                </wp:positionH>
                <wp:positionV relativeFrom="paragraph">
                  <wp:posOffset>21590</wp:posOffset>
                </wp:positionV>
                <wp:extent cx="457835" cy="457835"/>
                <wp:effectExtent l="0" t="0" r="0" b="0"/>
                <wp:wrapNone/>
                <wp:docPr id="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835" cy="457835"/>
                        </a:xfrm>
                        <a:prstGeom prst="rect">
                          <a:avLst/>
                        </a:prstGeom>
                      </pic:spPr>
                    </pic:pic>
                  </a:graphicData>
                </a:graphic>
              </wp:anchor>
            </w:drawing>
          </w:r>
          <w:r w:rsidRPr="002058E4">
            <w:rPr>
              <w:noProof/>
              <w:lang w:eastAsia="es-ES"/>
            </w:rPr>
            <w:drawing>
              <wp:anchor distT="0" distB="0" distL="114300" distR="114300" simplePos="0" relativeHeight="251710464" behindDoc="0" locked="0" layoutInCell="1" allowOverlap="1" wp14:anchorId="54B80882" wp14:editId="54B80883">
                <wp:simplePos x="0" y="0"/>
                <wp:positionH relativeFrom="column">
                  <wp:posOffset>5071110</wp:posOffset>
                </wp:positionH>
                <wp:positionV relativeFrom="paragraph">
                  <wp:posOffset>27305</wp:posOffset>
                </wp:positionV>
                <wp:extent cx="457835" cy="457835"/>
                <wp:effectExtent l="0" t="0" r="0" b="0"/>
                <wp:wrapNone/>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7835" cy="457835"/>
                        </a:xfrm>
                        <a:prstGeom prst="rect">
                          <a:avLst/>
                        </a:prstGeom>
                      </pic:spPr>
                    </pic:pic>
                  </a:graphicData>
                </a:graphic>
              </wp:anchor>
            </w:drawing>
          </w:r>
          <w:r w:rsidRPr="002058E4">
            <w:rPr>
              <w:noProof/>
              <w:lang w:eastAsia="es-ES"/>
            </w:rPr>
            <w:drawing>
              <wp:anchor distT="0" distB="0" distL="114300" distR="114300" simplePos="0" relativeHeight="251636736" behindDoc="0" locked="0" layoutInCell="1" allowOverlap="1" wp14:anchorId="54B80884" wp14:editId="54B80885">
                <wp:simplePos x="0" y="0"/>
                <wp:positionH relativeFrom="column">
                  <wp:posOffset>4528820</wp:posOffset>
                </wp:positionH>
                <wp:positionV relativeFrom="paragraph">
                  <wp:posOffset>21590</wp:posOffset>
                </wp:positionV>
                <wp:extent cx="457835" cy="457835"/>
                <wp:effectExtent l="0" t="0" r="0" b="0"/>
                <wp:wrapNone/>
                <wp:docPr id="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7835" cy="457835"/>
                        </a:xfrm>
                        <a:prstGeom prst="rect">
                          <a:avLst/>
                        </a:prstGeom>
                      </pic:spPr>
                    </pic:pic>
                  </a:graphicData>
                </a:graphic>
              </wp:anchor>
            </w:drawing>
          </w:r>
          <w:r w:rsidRPr="002058E4">
            <w:rPr>
              <w:noProof/>
              <w:lang w:eastAsia="es-ES"/>
            </w:rPr>
            <w:drawing>
              <wp:anchor distT="0" distB="0" distL="114300" distR="114300" simplePos="0" relativeHeight="251598848" behindDoc="0" locked="0" layoutInCell="1" allowOverlap="1" wp14:anchorId="54B80886" wp14:editId="54B80887">
                <wp:simplePos x="0" y="0"/>
                <wp:positionH relativeFrom="column">
                  <wp:posOffset>3996690</wp:posOffset>
                </wp:positionH>
                <wp:positionV relativeFrom="paragraph">
                  <wp:posOffset>35370</wp:posOffset>
                </wp:positionV>
                <wp:extent cx="457835" cy="457835"/>
                <wp:effectExtent l="0" t="0" r="0" b="0"/>
                <wp:wrapNone/>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7835" cy="457835"/>
                        </a:xfrm>
                        <a:prstGeom prst="rect">
                          <a:avLst/>
                        </a:prstGeom>
                      </pic:spPr>
                    </pic:pic>
                  </a:graphicData>
                </a:graphic>
              </wp:anchor>
            </w:drawing>
          </w:r>
        </w:p>
        <w:p w14:paraId="54B8073C" w14:textId="7CC44977" w:rsidR="00042A46" w:rsidRDefault="00ED3638" w:rsidP="00CD71FC">
          <w:r>
            <w:rPr>
              <w:noProof/>
              <w:lang w:eastAsia="es-ES"/>
            </w:rPr>
            <mc:AlternateContent>
              <mc:Choice Requires="wps">
                <w:drawing>
                  <wp:anchor distT="4294967295" distB="4294967295" distL="114300" distR="114300" simplePos="0" relativeHeight="251470336" behindDoc="0" locked="0" layoutInCell="1" allowOverlap="1" wp14:anchorId="54B80888" wp14:editId="0C142B0D">
                    <wp:simplePos x="0" y="0"/>
                    <wp:positionH relativeFrom="column">
                      <wp:posOffset>-285750</wp:posOffset>
                    </wp:positionH>
                    <wp:positionV relativeFrom="paragraph">
                      <wp:posOffset>363219</wp:posOffset>
                    </wp:positionV>
                    <wp:extent cx="7052945" cy="0"/>
                    <wp:effectExtent l="0" t="19050" r="33655" b="19050"/>
                    <wp:wrapNone/>
                    <wp:docPr id="15"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2945" cy="0"/>
                            </a:xfrm>
                            <a:prstGeom prst="line">
                              <a:avLst/>
                            </a:prstGeom>
                            <a:noFill/>
                            <a:ln w="28575">
                              <a:solidFill>
                                <a:srgbClr val="303D6A"/>
                              </a:solidFill>
                              <a:round/>
                              <a:headEnd/>
                              <a:tailEnd/>
                            </a:ln>
                          </wps:spPr>
                          <wps:bodyPr/>
                        </wps:wsp>
                      </a:graphicData>
                    </a:graphic>
                    <wp14:sizeRelH relativeFrom="margin">
                      <wp14:pctWidth>0</wp14:pctWidth>
                    </wp14:sizeRelH>
                    <wp14:sizeRelV relativeFrom="page">
                      <wp14:pctHeight>0</wp14:pctHeight>
                    </wp14:sizeRelV>
                  </wp:anchor>
                </w:drawing>
              </mc:Choice>
              <mc:Fallback>
                <w:pict>
                  <v:line w14:anchorId="3A5E3D12" id="Straight Connector 9" o:spid="_x0000_s1026" style="position:absolute;z-index:251470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22.5pt,28.6pt" to="532.85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" strokecolor="#303d6a" strokeweight="2.25pt"/>
                </w:pict>
              </mc:Fallback>
            </mc:AlternateContent>
          </w:r>
        </w:p>
        <w:p w14:paraId="54B8073D" w14:textId="77777777" w:rsidR="00042A46" w:rsidRDefault="00042A46" w:rsidP="00CD71FC"/>
        <w:p w14:paraId="54B8073E" w14:textId="77777777" w:rsidR="00042A46" w:rsidRDefault="00042A46" w:rsidP="00CD71FC"/>
        <w:p w14:paraId="54B8073F" w14:textId="77777777" w:rsidR="00042A46" w:rsidRDefault="00042A46" w:rsidP="00CD71FC"/>
        <w:p w14:paraId="54B80740" w14:textId="77777777" w:rsidR="00042A46" w:rsidRDefault="00042A46" w:rsidP="00CD71FC"/>
        <w:p w14:paraId="54B80741" w14:textId="77777777" w:rsidR="00CD71FC" w:rsidRDefault="00CD71FC" w:rsidP="00CD71FC"/>
        <w:p w14:paraId="54B80742" w14:textId="77777777" w:rsidR="000F0D64" w:rsidRDefault="000F0D64" w:rsidP="00CD71FC"/>
        <w:p w14:paraId="54B80743" w14:textId="72CF7A7F" w:rsidR="00CD71FC" w:rsidRPr="00CD71FC" w:rsidRDefault="00C00AEA" w:rsidP="001E116C">
          <w:pPr>
            <w:jc w:val="right"/>
          </w:pPr>
          <w:r>
            <w:rPr>
              <w:noProof/>
              <w:lang w:eastAsia="es-ES"/>
            </w:rPr>
            <mc:AlternateContent>
              <mc:Choice Requires="wps">
                <w:drawing>
                  <wp:anchor distT="0" distB="0" distL="114300" distR="114300" simplePos="0" relativeHeight="251473408" behindDoc="0" locked="0" layoutInCell="1" allowOverlap="1" wp14:anchorId="54B80889" wp14:editId="278A1A0D">
                    <wp:simplePos x="0" y="0"/>
                    <wp:positionH relativeFrom="page">
                      <wp:align>right</wp:align>
                    </wp:positionH>
                    <wp:positionV relativeFrom="paragraph">
                      <wp:posOffset>326169</wp:posOffset>
                    </wp:positionV>
                    <wp:extent cx="7529885" cy="605155"/>
                    <wp:effectExtent l="0" t="0" r="0" b="4445"/>
                    <wp:wrapNone/>
                    <wp:docPr id="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29885" cy="605155"/>
                            </a:xfrm>
                            <a:prstGeom prst="rect">
                              <a:avLst/>
                            </a:prstGeom>
                            <a:solidFill>
                              <a:srgbClr val="0970B3"/>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page">
                      <wp14:pctHeight>0</wp14:pctHeight>
                    </wp14:sizeRelV>
                  </wp:anchor>
                </w:drawing>
              </mc:Choice>
              <mc:Fallback>
                <w:pict>
                  <v:rect w14:anchorId="79F0B0DF" id="Rectangle 2" o:spid="_x0000_s1026" style="position:absolute;margin-left:541.7pt;margin-top:25.7pt;width:592.9pt;height:47.65pt;z-index:251473408;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" fillcolor="#0970b3" stroked="f" strokeweight="2pt">
                    <v:path arrowok="t"/>
                    <w10:wrap anchorx="page"/>
                  </v:rect>
                </w:pict>
              </mc:Fallback>
            </mc:AlternateContent>
          </w:r>
        </w:p>
        <w:p w14:paraId="54B80744" w14:textId="65907B1A" w:rsidR="00CD71FC" w:rsidRDefault="001F1658" w:rsidP="00CD71FC"/>
      </w:sdtContent>
    </w:sdt>
    <w:p w14:paraId="54B80745" w14:textId="77777777" w:rsidR="00E51910" w:rsidRPr="004B0AB8" w:rsidRDefault="00CB3245" w:rsidP="0087110E">
      <w:pPr>
        <w:jc w:val="left"/>
        <w:rPr>
          <w:rFonts w:cs="Arial"/>
        </w:rPr>
      </w:pPr>
      <w:r>
        <w:rPr>
          <w:noProof/>
          <w:lang w:eastAsia="es-ES"/>
        </w:rPr>
        <w:drawing>
          <wp:anchor distT="0" distB="0" distL="114300" distR="114300" simplePos="0" relativeHeight="251653120" behindDoc="0" locked="0" layoutInCell="1" allowOverlap="1" wp14:anchorId="54B8088A" wp14:editId="54B8088B">
            <wp:simplePos x="0" y="0"/>
            <wp:positionH relativeFrom="column">
              <wp:posOffset>2540</wp:posOffset>
            </wp:positionH>
            <wp:positionV relativeFrom="paragraph">
              <wp:posOffset>922655</wp:posOffset>
            </wp:positionV>
            <wp:extent cx="4206240" cy="511810"/>
            <wp:effectExtent l="0" t="0" r="3810"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S_nuevo_blanco_sin_fondo.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06240" cy="511810"/>
                    </a:xfrm>
                    <a:prstGeom prst="rect">
                      <a:avLst/>
                    </a:prstGeom>
                  </pic:spPr>
                </pic:pic>
              </a:graphicData>
            </a:graphic>
          </wp:anchor>
        </w:drawing>
      </w:r>
      <w:r w:rsidR="00CD71FC">
        <w:br w:type="page"/>
      </w:r>
      <w:r w:rsidR="00E51910" w:rsidRPr="004B0AB8">
        <w:rPr>
          <w:rFonts w:cs="Arial"/>
        </w:rPr>
        <w:lastRenderedPageBreak/>
        <w:t>Control de Cambios del Documento</w:t>
      </w:r>
    </w:p>
    <w:tbl>
      <w:tblPr>
        <w:tblStyle w:val="StyleCGES"/>
        <w:tblW w:w="4904" w:type="pct"/>
        <w:tblInd w:w="108" w:type="dxa"/>
        <w:tblLook w:val="0420" w:firstRow="1" w:lastRow="0" w:firstColumn="0" w:lastColumn="0" w:noHBand="0" w:noVBand="1"/>
      </w:tblPr>
      <w:tblGrid>
        <w:gridCol w:w="1133"/>
        <w:gridCol w:w="1005"/>
        <w:gridCol w:w="3281"/>
        <w:gridCol w:w="3747"/>
      </w:tblGrid>
      <w:tr w:rsidR="00E51910" w:rsidRPr="00520D0D" w14:paraId="54B8074B" w14:textId="77777777" w:rsidTr="00EE0A56">
        <w:trPr>
          <w:cnfStyle w:val="100000000000" w:firstRow="1" w:lastRow="0" w:firstColumn="0" w:lastColumn="0" w:oddVBand="0" w:evenVBand="0" w:oddHBand="0" w:evenHBand="0" w:firstRowFirstColumn="0" w:firstRowLastColumn="0" w:lastRowFirstColumn="0" w:lastRowLastColumn="0"/>
        </w:trPr>
        <w:tc>
          <w:tcPr>
            <w:tcW w:w="618" w:type="pct"/>
          </w:tcPr>
          <w:p w14:paraId="54B80747" w14:textId="77777777" w:rsidR="00E51910" w:rsidRPr="00520D0D" w:rsidRDefault="00E51910" w:rsidP="00E51910">
            <w:pPr>
              <w:rPr>
                <w:sz w:val="18"/>
                <w:szCs w:val="18"/>
              </w:rPr>
            </w:pPr>
            <w:r w:rsidRPr="00520D0D">
              <w:rPr>
                <w:sz w:val="18"/>
                <w:szCs w:val="18"/>
              </w:rPr>
              <w:t xml:space="preserve">Fecha </w:t>
            </w:r>
          </w:p>
        </w:tc>
        <w:tc>
          <w:tcPr>
            <w:tcW w:w="548" w:type="pct"/>
          </w:tcPr>
          <w:p w14:paraId="54B80748" w14:textId="77777777" w:rsidR="00E51910" w:rsidRPr="00A43EF9" w:rsidRDefault="00E51910" w:rsidP="00E51910">
            <w:pPr>
              <w:jc w:val="center"/>
              <w:rPr>
                <w:sz w:val="18"/>
                <w:szCs w:val="18"/>
              </w:rPr>
            </w:pPr>
            <w:r w:rsidRPr="00A43EF9">
              <w:rPr>
                <w:sz w:val="18"/>
                <w:szCs w:val="18"/>
              </w:rPr>
              <w:t>Versión</w:t>
            </w:r>
          </w:p>
        </w:tc>
        <w:tc>
          <w:tcPr>
            <w:tcW w:w="1790" w:type="pct"/>
          </w:tcPr>
          <w:p w14:paraId="54B80749" w14:textId="77777777" w:rsidR="00E51910" w:rsidRPr="00520D0D" w:rsidRDefault="00E51910" w:rsidP="00E51910">
            <w:pPr>
              <w:rPr>
                <w:sz w:val="18"/>
                <w:szCs w:val="18"/>
              </w:rPr>
            </w:pPr>
            <w:r w:rsidRPr="00520D0D">
              <w:rPr>
                <w:sz w:val="18"/>
                <w:szCs w:val="18"/>
              </w:rPr>
              <w:t>Autor</w:t>
            </w:r>
          </w:p>
        </w:tc>
        <w:tc>
          <w:tcPr>
            <w:tcW w:w="2044" w:type="pct"/>
          </w:tcPr>
          <w:p w14:paraId="54B8074A" w14:textId="77777777" w:rsidR="00E51910" w:rsidRPr="00520D0D" w:rsidRDefault="00E51910" w:rsidP="00E51910">
            <w:pPr>
              <w:rPr>
                <w:sz w:val="18"/>
                <w:szCs w:val="18"/>
              </w:rPr>
            </w:pPr>
            <w:r w:rsidRPr="00520D0D">
              <w:rPr>
                <w:sz w:val="18"/>
                <w:szCs w:val="18"/>
              </w:rPr>
              <w:t>Descripción del cambio</w:t>
            </w:r>
          </w:p>
        </w:tc>
      </w:tr>
      <w:tr w:rsidR="00E51910" w:rsidRPr="00520D0D" w14:paraId="54B80750" w14:textId="77777777" w:rsidTr="00EE0A56">
        <w:tc>
          <w:tcPr>
            <w:tcW w:w="618" w:type="pct"/>
          </w:tcPr>
          <w:p w14:paraId="54B8074C" w14:textId="72B4EC93" w:rsidR="00E51910" w:rsidRPr="00520D0D" w:rsidRDefault="00642B38" w:rsidP="0087110E">
            <w:pPr>
              <w:rPr>
                <w:sz w:val="18"/>
                <w:szCs w:val="18"/>
              </w:rPr>
            </w:pPr>
            <w:r>
              <w:rPr>
                <w:sz w:val="18"/>
                <w:szCs w:val="18"/>
              </w:rPr>
              <w:t>12/04/</w:t>
            </w:r>
            <w:r w:rsidR="00EE0A56">
              <w:rPr>
                <w:sz w:val="18"/>
                <w:szCs w:val="18"/>
              </w:rPr>
              <w:t>20</w:t>
            </w:r>
            <w:r>
              <w:rPr>
                <w:sz w:val="18"/>
                <w:szCs w:val="18"/>
              </w:rPr>
              <w:t>16</w:t>
            </w:r>
          </w:p>
        </w:tc>
        <w:tc>
          <w:tcPr>
            <w:tcW w:w="548" w:type="pct"/>
          </w:tcPr>
          <w:p w14:paraId="54B8074D" w14:textId="77777777" w:rsidR="00E51910" w:rsidRPr="00520D0D" w:rsidRDefault="00F9297D" w:rsidP="00E51910">
            <w:pPr>
              <w:jc w:val="center"/>
              <w:rPr>
                <w:b/>
                <w:sz w:val="18"/>
                <w:szCs w:val="18"/>
              </w:rPr>
            </w:pPr>
            <w:r w:rsidRPr="00520D0D">
              <w:rPr>
                <w:b/>
                <w:sz w:val="18"/>
                <w:szCs w:val="18"/>
              </w:rPr>
              <w:t>1.0</w:t>
            </w:r>
          </w:p>
        </w:tc>
        <w:tc>
          <w:tcPr>
            <w:tcW w:w="1790" w:type="pct"/>
          </w:tcPr>
          <w:p w14:paraId="54B8074E" w14:textId="77777777" w:rsidR="00E51910" w:rsidRPr="00520D0D" w:rsidRDefault="00642B38" w:rsidP="00E51910">
            <w:pPr>
              <w:rPr>
                <w:sz w:val="18"/>
                <w:szCs w:val="18"/>
              </w:rPr>
            </w:pPr>
            <w:r>
              <w:rPr>
                <w:sz w:val="18"/>
                <w:szCs w:val="18"/>
              </w:rPr>
              <w:t>Amparo Díaz Parra</w:t>
            </w:r>
          </w:p>
        </w:tc>
        <w:tc>
          <w:tcPr>
            <w:tcW w:w="2044" w:type="pct"/>
          </w:tcPr>
          <w:p w14:paraId="54B8074F" w14:textId="77777777" w:rsidR="00E51910" w:rsidRPr="00520D0D" w:rsidRDefault="00E51910" w:rsidP="00E51910">
            <w:pPr>
              <w:rPr>
                <w:sz w:val="18"/>
                <w:szCs w:val="18"/>
              </w:rPr>
            </w:pPr>
            <w:r w:rsidRPr="00520D0D">
              <w:rPr>
                <w:sz w:val="18"/>
                <w:szCs w:val="18"/>
              </w:rPr>
              <w:t>Creación del documento</w:t>
            </w:r>
          </w:p>
        </w:tc>
      </w:tr>
      <w:tr w:rsidR="00EE0A56" w:rsidRPr="00520D0D" w14:paraId="54B80755" w14:textId="77777777" w:rsidTr="00417556">
        <w:tc>
          <w:tcPr>
            <w:tcW w:w="618" w:type="pct"/>
            <w:vAlign w:val="center"/>
          </w:tcPr>
          <w:p w14:paraId="54B80751" w14:textId="28E19F9C" w:rsidR="00EE0A56" w:rsidRPr="00520D0D" w:rsidRDefault="00EE0A56" w:rsidP="00EE0A56">
            <w:pPr>
              <w:rPr>
                <w:sz w:val="18"/>
                <w:szCs w:val="18"/>
              </w:rPr>
            </w:pPr>
            <w:r>
              <w:rPr>
                <w:sz w:val="18"/>
                <w:szCs w:val="18"/>
              </w:rPr>
              <w:t>20/12/2016</w:t>
            </w:r>
          </w:p>
        </w:tc>
        <w:tc>
          <w:tcPr>
            <w:tcW w:w="548" w:type="pct"/>
            <w:vAlign w:val="center"/>
          </w:tcPr>
          <w:p w14:paraId="54B80752" w14:textId="21E4B97E" w:rsidR="00EE0A56" w:rsidRPr="00520D0D" w:rsidRDefault="00EE0A56" w:rsidP="00EE0A56">
            <w:pPr>
              <w:jc w:val="center"/>
              <w:rPr>
                <w:b/>
                <w:sz w:val="18"/>
                <w:szCs w:val="18"/>
              </w:rPr>
            </w:pPr>
            <w:r>
              <w:rPr>
                <w:b/>
                <w:sz w:val="18"/>
                <w:szCs w:val="18"/>
              </w:rPr>
              <w:t>1.1</w:t>
            </w:r>
          </w:p>
        </w:tc>
        <w:tc>
          <w:tcPr>
            <w:tcW w:w="1790" w:type="pct"/>
            <w:vAlign w:val="center"/>
          </w:tcPr>
          <w:p w14:paraId="54B80753" w14:textId="2E17B695" w:rsidR="00EE0A56" w:rsidRPr="00520D0D" w:rsidRDefault="00EE0A56" w:rsidP="00EE0A56">
            <w:pPr>
              <w:rPr>
                <w:sz w:val="18"/>
                <w:szCs w:val="18"/>
              </w:rPr>
            </w:pPr>
            <w:r>
              <w:rPr>
                <w:sz w:val="18"/>
                <w:szCs w:val="18"/>
              </w:rPr>
              <w:t>Amparo Díaz Parra</w:t>
            </w:r>
          </w:p>
        </w:tc>
        <w:tc>
          <w:tcPr>
            <w:tcW w:w="2044" w:type="pct"/>
            <w:vAlign w:val="center"/>
          </w:tcPr>
          <w:p w14:paraId="54B80754" w14:textId="16AB8C7F" w:rsidR="00EE0A56" w:rsidRPr="00520D0D" w:rsidRDefault="00EE0A56" w:rsidP="00EE0A56">
            <w:pPr>
              <w:rPr>
                <w:sz w:val="18"/>
                <w:szCs w:val="18"/>
              </w:rPr>
            </w:pPr>
            <w:r>
              <w:rPr>
                <w:sz w:val="18"/>
                <w:szCs w:val="18"/>
              </w:rPr>
              <w:t>Actualización con los últimos evolutivos implantados en producción.</w:t>
            </w:r>
          </w:p>
        </w:tc>
      </w:tr>
      <w:tr w:rsidR="00EE0A56" w:rsidRPr="00520D0D" w14:paraId="54B8075A" w14:textId="77777777" w:rsidTr="00EE0A56">
        <w:tc>
          <w:tcPr>
            <w:tcW w:w="618" w:type="pct"/>
          </w:tcPr>
          <w:p w14:paraId="54B80756" w14:textId="77777777" w:rsidR="00EE0A56" w:rsidRPr="00520D0D" w:rsidRDefault="00EE0A56" w:rsidP="00EE0A56">
            <w:pPr>
              <w:rPr>
                <w:sz w:val="18"/>
                <w:szCs w:val="18"/>
              </w:rPr>
            </w:pPr>
          </w:p>
        </w:tc>
        <w:tc>
          <w:tcPr>
            <w:tcW w:w="548" w:type="pct"/>
          </w:tcPr>
          <w:p w14:paraId="54B80757" w14:textId="77777777" w:rsidR="00EE0A56" w:rsidRPr="00520D0D" w:rsidRDefault="00EE0A56" w:rsidP="00EE0A56">
            <w:pPr>
              <w:jc w:val="center"/>
              <w:rPr>
                <w:b/>
                <w:sz w:val="18"/>
                <w:szCs w:val="18"/>
              </w:rPr>
            </w:pPr>
          </w:p>
        </w:tc>
        <w:tc>
          <w:tcPr>
            <w:tcW w:w="1790" w:type="pct"/>
          </w:tcPr>
          <w:p w14:paraId="54B80758" w14:textId="77777777" w:rsidR="00EE0A56" w:rsidRPr="00520D0D" w:rsidRDefault="00EE0A56" w:rsidP="00EE0A56">
            <w:pPr>
              <w:rPr>
                <w:sz w:val="18"/>
                <w:szCs w:val="18"/>
              </w:rPr>
            </w:pPr>
          </w:p>
        </w:tc>
        <w:tc>
          <w:tcPr>
            <w:tcW w:w="2044" w:type="pct"/>
          </w:tcPr>
          <w:p w14:paraId="54B80759" w14:textId="77777777" w:rsidR="00EE0A56" w:rsidRPr="00520D0D" w:rsidRDefault="00EE0A56" w:rsidP="00EE0A56">
            <w:pPr>
              <w:rPr>
                <w:sz w:val="18"/>
                <w:szCs w:val="18"/>
              </w:rPr>
            </w:pPr>
          </w:p>
        </w:tc>
      </w:tr>
      <w:tr w:rsidR="00EE0A56" w:rsidRPr="00520D0D" w14:paraId="54B8075F" w14:textId="77777777" w:rsidTr="00EE0A56">
        <w:tc>
          <w:tcPr>
            <w:tcW w:w="618" w:type="pct"/>
          </w:tcPr>
          <w:p w14:paraId="54B8075B" w14:textId="77777777" w:rsidR="00EE0A56" w:rsidRPr="00520D0D" w:rsidRDefault="00EE0A56" w:rsidP="00EE0A56">
            <w:pPr>
              <w:rPr>
                <w:sz w:val="18"/>
                <w:szCs w:val="18"/>
              </w:rPr>
            </w:pPr>
          </w:p>
        </w:tc>
        <w:tc>
          <w:tcPr>
            <w:tcW w:w="548" w:type="pct"/>
          </w:tcPr>
          <w:p w14:paraId="54B8075C" w14:textId="77777777" w:rsidR="00EE0A56" w:rsidRPr="00520D0D" w:rsidRDefault="00EE0A56" w:rsidP="00EE0A56">
            <w:pPr>
              <w:jc w:val="center"/>
              <w:rPr>
                <w:b/>
                <w:sz w:val="18"/>
                <w:szCs w:val="18"/>
              </w:rPr>
            </w:pPr>
          </w:p>
        </w:tc>
        <w:tc>
          <w:tcPr>
            <w:tcW w:w="1790" w:type="pct"/>
          </w:tcPr>
          <w:p w14:paraId="54B8075D" w14:textId="77777777" w:rsidR="00EE0A56" w:rsidRPr="00520D0D" w:rsidRDefault="00EE0A56" w:rsidP="00EE0A56">
            <w:pPr>
              <w:rPr>
                <w:sz w:val="18"/>
                <w:szCs w:val="18"/>
              </w:rPr>
            </w:pPr>
          </w:p>
        </w:tc>
        <w:tc>
          <w:tcPr>
            <w:tcW w:w="2044" w:type="pct"/>
          </w:tcPr>
          <w:p w14:paraId="54B8075E" w14:textId="77777777" w:rsidR="00EE0A56" w:rsidRPr="00520D0D" w:rsidRDefault="00EE0A56" w:rsidP="00EE0A56">
            <w:pPr>
              <w:rPr>
                <w:sz w:val="18"/>
                <w:szCs w:val="18"/>
              </w:rPr>
            </w:pPr>
          </w:p>
        </w:tc>
      </w:tr>
      <w:tr w:rsidR="00EE0A56" w:rsidRPr="00520D0D" w14:paraId="54B80764" w14:textId="77777777" w:rsidTr="00EE0A56">
        <w:tc>
          <w:tcPr>
            <w:tcW w:w="618" w:type="pct"/>
          </w:tcPr>
          <w:p w14:paraId="54B80760" w14:textId="77777777" w:rsidR="00EE0A56" w:rsidRPr="00520D0D" w:rsidRDefault="00EE0A56" w:rsidP="00EE0A56">
            <w:pPr>
              <w:rPr>
                <w:sz w:val="18"/>
                <w:szCs w:val="18"/>
              </w:rPr>
            </w:pPr>
          </w:p>
        </w:tc>
        <w:tc>
          <w:tcPr>
            <w:tcW w:w="548" w:type="pct"/>
          </w:tcPr>
          <w:p w14:paraId="54B80761" w14:textId="77777777" w:rsidR="00EE0A56" w:rsidRPr="00520D0D" w:rsidRDefault="00EE0A56" w:rsidP="00EE0A56">
            <w:pPr>
              <w:jc w:val="center"/>
              <w:rPr>
                <w:b/>
                <w:sz w:val="18"/>
                <w:szCs w:val="18"/>
              </w:rPr>
            </w:pPr>
          </w:p>
        </w:tc>
        <w:tc>
          <w:tcPr>
            <w:tcW w:w="1790" w:type="pct"/>
          </w:tcPr>
          <w:p w14:paraId="54B80762" w14:textId="77777777" w:rsidR="00EE0A56" w:rsidRPr="00520D0D" w:rsidRDefault="00EE0A56" w:rsidP="00EE0A56">
            <w:pPr>
              <w:rPr>
                <w:sz w:val="18"/>
                <w:szCs w:val="18"/>
              </w:rPr>
            </w:pPr>
          </w:p>
        </w:tc>
        <w:tc>
          <w:tcPr>
            <w:tcW w:w="2044" w:type="pct"/>
          </w:tcPr>
          <w:p w14:paraId="54B80763" w14:textId="77777777" w:rsidR="00EE0A56" w:rsidRPr="00520D0D" w:rsidRDefault="00EE0A56" w:rsidP="00EE0A56">
            <w:pPr>
              <w:rPr>
                <w:sz w:val="18"/>
                <w:szCs w:val="18"/>
              </w:rPr>
            </w:pPr>
          </w:p>
        </w:tc>
      </w:tr>
    </w:tbl>
    <w:p w14:paraId="54B80765" w14:textId="77777777" w:rsidR="00E51910" w:rsidRDefault="00E51910" w:rsidP="00E51910"/>
    <w:tbl>
      <w:tblPr>
        <w:tblStyle w:val="StyleCGES"/>
        <w:tblW w:w="4904" w:type="pct"/>
        <w:tblInd w:w="108" w:type="dxa"/>
        <w:tblLook w:val="0420" w:firstRow="1" w:lastRow="0" w:firstColumn="0" w:lastColumn="0" w:noHBand="0" w:noVBand="1"/>
      </w:tblPr>
      <w:tblGrid>
        <w:gridCol w:w="1132"/>
        <w:gridCol w:w="1004"/>
        <w:gridCol w:w="3281"/>
        <w:gridCol w:w="3749"/>
      </w:tblGrid>
      <w:tr w:rsidR="00317D4A" w:rsidRPr="00520D0D" w14:paraId="54B8076A" w14:textId="77777777" w:rsidTr="00F40809">
        <w:trPr>
          <w:cnfStyle w:val="100000000000" w:firstRow="1" w:lastRow="0" w:firstColumn="0" w:lastColumn="0" w:oddVBand="0" w:evenVBand="0" w:oddHBand="0" w:evenHBand="0" w:firstRowFirstColumn="0" w:firstRowLastColumn="0" w:lastRowFirstColumn="0" w:lastRowLastColumn="0"/>
        </w:trPr>
        <w:tc>
          <w:tcPr>
            <w:tcW w:w="617" w:type="pct"/>
          </w:tcPr>
          <w:p w14:paraId="54B80766" w14:textId="77777777" w:rsidR="00317D4A" w:rsidRPr="00520D0D" w:rsidRDefault="00317D4A" w:rsidP="002403B9">
            <w:pPr>
              <w:rPr>
                <w:sz w:val="18"/>
                <w:szCs w:val="18"/>
              </w:rPr>
            </w:pPr>
            <w:r w:rsidRPr="00520D0D">
              <w:rPr>
                <w:sz w:val="18"/>
                <w:szCs w:val="18"/>
              </w:rPr>
              <w:t xml:space="preserve">Fecha </w:t>
            </w:r>
          </w:p>
        </w:tc>
        <w:tc>
          <w:tcPr>
            <w:tcW w:w="547" w:type="pct"/>
          </w:tcPr>
          <w:p w14:paraId="54B80767" w14:textId="77777777" w:rsidR="00317D4A" w:rsidRPr="00A43EF9" w:rsidRDefault="00317D4A" w:rsidP="002403B9">
            <w:pPr>
              <w:jc w:val="center"/>
              <w:rPr>
                <w:sz w:val="18"/>
                <w:szCs w:val="18"/>
              </w:rPr>
            </w:pPr>
            <w:r w:rsidRPr="00A43EF9">
              <w:rPr>
                <w:sz w:val="18"/>
                <w:szCs w:val="18"/>
              </w:rPr>
              <w:t>Versión</w:t>
            </w:r>
          </w:p>
        </w:tc>
        <w:tc>
          <w:tcPr>
            <w:tcW w:w="1790" w:type="pct"/>
          </w:tcPr>
          <w:p w14:paraId="54B80768" w14:textId="77777777" w:rsidR="00317D4A" w:rsidRPr="00520D0D" w:rsidRDefault="00317D4A" w:rsidP="002403B9">
            <w:pPr>
              <w:rPr>
                <w:sz w:val="18"/>
                <w:szCs w:val="18"/>
              </w:rPr>
            </w:pPr>
            <w:r w:rsidRPr="00520D0D">
              <w:rPr>
                <w:sz w:val="18"/>
                <w:szCs w:val="18"/>
              </w:rPr>
              <w:t>Aprobación</w:t>
            </w:r>
          </w:p>
        </w:tc>
        <w:tc>
          <w:tcPr>
            <w:tcW w:w="2045" w:type="pct"/>
          </w:tcPr>
          <w:p w14:paraId="54B80769" w14:textId="77777777" w:rsidR="00317D4A" w:rsidRPr="00520D0D" w:rsidRDefault="00317D4A" w:rsidP="002403B9">
            <w:pPr>
              <w:rPr>
                <w:sz w:val="18"/>
                <w:szCs w:val="18"/>
              </w:rPr>
            </w:pPr>
            <w:r w:rsidRPr="00520D0D">
              <w:rPr>
                <w:sz w:val="18"/>
                <w:szCs w:val="18"/>
              </w:rPr>
              <w:t>Rol</w:t>
            </w:r>
          </w:p>
        </w:tc>
      </w:tr>
      <w:tr w:rsidR="00317D4A" w:rsidRPr="00520D0D" w14:paraId="54B8076F" w14:textId="77777777" w:rsidTr="00F40809">
        <w:tc>
          <w:tcPr>
            <w:tcW w:w="617" w:type="pct"/>
          </w:tcPr>
          <w:p w14:paraId="54B8076B" w14:textId="77777777" w:rsidR="00317D4A" w:rsidRPr="00520D0D" w:rsidRDefault="00601838" w:rsidP="002403B9">
            <w:pPr>
              <w:rPr>
                <w:sz w:val="18"/>
                <w:szCs w:val="18"/>
              </w:rPr>
            </w:pPr>
            <w:r>
              <w:rPr>
                <w:sz w:val="18"/>
                <w:szCs w:val="18"/>
              </w:rPr>
              <w:t>05/05/2016</w:t>
            </w:r>
          </w:p>
        </w:tc>
        <w:tc>
          <w:tcPr>
            <w:tcW w:w="547" w:type="pct"/>
          </w:tcPr>
          <w:p w14:paraId="54B8076C" w14:textId="77777777" w:rsidR="00317D4A" w:rsidRPr="00520D0D" w:rsidRDefault="00601838" w:rsidP="002403B9">
            <w:pPr>
              <w:jc w:val="center"/>
              <w:rPr>
                <w:b/>
                <w:sz w:val="18"/>
                <w:szCs w:val="18"/>
              </w:rPr>
            </w:pPr>
            <w:r>
              <w:rPr>
                <w:b/>
                <w:sz w:val="18"/>
                <w:szCs w:val="18"/>
              </w:rPr>
              <w:t>1.0</w:t>
            </w:r>
          </w:p>
        </w:tc>
        <w:tc>
          <w:tcPr>
            <w:tcW w:w="1790" w:type="pct"/>
          </w:tcPr>
          <w:p w14:paraId="54B8076D" w14:textId="77777777" w:rsidR="00317D4A" w:rsidRPr="00520D0D" w:rsidRDefault="00601838" w:rsidP="0021796E">
            <w:pPr>
              <w:rPr>
                <w:sz w:val="18"/>
                <w:szCs w:val="18"/>
              </w:rPr>
            </w:pPr>
            <w:r>
              <w:rPr>
                <w:sz w:val="18"/>
                <w:szCs w:val="18"/>
              </w:rPr>
              <w:t>Javier Beltrán Toro</w:t>
            </w:r>
          </w:p>
        </w:tc>
        <w:tc>
          <w:tcPr>
            <w:tcW w:w="2045" w:type="pct"/>
          </w:tcPr>
          <w:p w14:paraId="54B8076E" w14:textId="5EE26159" w:rsidR="00317D4A" w:rsidRPr="00EE0A56" w:rsidRDefault="00EE0A56" w:rsidP="002403B9">
            <w:pPr>
              <w:rPr>
                <w:sz w:val="18"/>
                <w:szCs w:val="18"/>
              </w:rPr>
            </w:pPr>
            <w:r>
              <w:rPr>
                <w:sz w:val="18"/>
                <w:szCs w:val="18"/>
              </w:rPr>
              <w:t>J</w:t>
            </w:r>
            <w:r w:rsidR="00601838" w:rsidRPr="00EE0A56">
              <w:rPr>
                <w:sz w:val="18"/>
                <w:szCs w:val="18"/>
              </w:rPr>
              <w:t>efe de Proyecto</w:t>
            </w:r>
          </w:p>
        </w:tc>
      </w:tr>
      <w:tr w:rsidR="00317D4A" w:rsidRPr="00EE0A56" w14:paraId="54B80774" w14:textId="77777777" w:rsidTr="00417556">
        <w:tc>
          <w:tcPr>
            <w:tcW w:w="617" w:type="pct"/>
            <w:vAlign w:val="center"/>
          </w:tcPr>
          <w:p w14:paraId="54B80770" w14:textId="56B606CB" w:rsidR="00317D4A" w:rsidRPr="00520D0D" w:rsidRDefault="00317D4A" w:rsidP="002403B9">
            <w:pPr>
              <w:rPr>
                <w:sz w:val="18"/>
                <w:szCs w:val="18"/>
              </w:rPr>
            </w:pPr>
          </w:p>
        </w:tc>
        <w:tc>
          <w:tcPr>
            <w:tcW w:w="547" w:type="pct"/>
            <w:vAlign w:val="center"/>
          </w:tcPr>
          <w:p w14:paraId="54B80771" w14:textId="202F83EC" w:rsidR="00317D4A" w:rsidRPr="00520D0D" w:rsidRDefault="00EE0A56" w:rsidP="002403B9">
            <w:pPr>
              <w:jc w:val="center"/>
              <w:rPr>
                <w:b/>
                <w:sz w:val="18"/>
                <w:szCs w:val="18"/>
              </w:rPr>
            </w:pPr>
            <w:r>
              <w:rPr>
                <w:b/>
                <w:sz w:val="18"/>
                <w:szCs w:val="18"/>
              </w:rPr>
              <w:t>1.1</w:t>
            </w:r>
          </w:p>
        </w:tc>
        <w:tc>
          <w:tcPr>
            <w:tcW w:w="1790" w:type="pct"/>
            <w:vAlign w:val="center"/>
          </w:tcPr>
          <w:p w14:paraId="54B80772" w14:textId="59E4B6F8" w:rsidR="00317D4A" w:rsidRPr="00520D0D" w:rsidRDefault="00EE0A56" w:rsidP="002403B9">
            <w:pPr>
              <w:rPr>
                <w:sz w:val="18"/>
                <w:szCs w:val="18"/>
              </w:rPr>
            </w:pPr>
            <w:r>
              <w:rPr>
                <w:sz w:val="18"/>
                <w:szCs w:val="18"/>
              </w:rPr>
              <w:t>Manuel Becerra Triano</w:t>
            </w:r>
          </w:p>
        </w:tc>
        <w:tc>
          <w:tcPr>
            <w:tcW w:w="2045" w:type="pct"/>
            <w:vAlign w:val="center"/>
          </w:tcPr>
          <w:p w14:paraId="54B80773" w14:textId="714A6C99" w:rsidR="00317D4A" w:rsidRPr="00EE0A56" w:rsidRDefault="00EE0A56" w:rsidP="002403B9">
            <w:pPr>
              <w:rPr>
                <w:sz w:val="18"/>
                <w:szCs w:val="18"/>
              </w:rPr>
            </w:pPr>
            <w:r w:rsidRPr="00EE0A56">
              <w:rPr>
                <w:sz w:val="18"/>
                <w:szCs w:val="18"/>
              </w:rPr>
              <w:t>Responsable STIC SS.HH Línea de Transici</w:t>
            </w:r>
            <w:r>
              <w:rPr>
                <w:sz w:val="18"/>
                <w:szCs w:val="18"/>
              </w:rPr>
              <w:t>ón.</w:t>
            </w:r>
          </w:p>
        </w:tc>
      </w:tr>
      <w:tr w:rsidR="00317D4A" w:rsidRPr="00EE0A56" w14:paraId="54B80779" w14:textId="77777777" w:rsidTr="00417556">
        <w:tc>
          <w:tcPr>
            <w:tcW w:w="617" w:type="pct"/>
          </w:tcPr>
          <w:p w14:paraId="54B80775" w14:textId="77777777" w:rsidR="00317D4A" w:rsidRPr="00EE0A56" w:rsidRDefault="00317D4A" w:rsidP="002403B9">
            <w:pPr>
              <w:rPr>
                <w:sz w:val="18"/>
                <w:szCs w:val="18"/>
              </w:rPr>
            </w:pPr>
          </w:p>
        </w:tc>
        <w:tc>
          <w:tcPr>
            <w:tcW w:w="547" w:type="pct"/>
          </w:tcPr>
          <w:p w14:paraId="54B80776" w14:textId="77777777" w:rsidR="00317D4A" w:rsidRPr="00EE0A56" w:rsidRDefault="00317D4A" w:rsidP="002403B9">
            <w:pPr>
              <w:jc w:val="center"/>
              <w:rPr>
                <w:b/>
                <w:sz w:val="18"/>
                <w:szCs w:val="18"/>
              </w:rPr>
            </w:pPr>
          </w:p>
        </w:tc>
        <w:tc>
          <w:tcPr>
            <w:tcW w:w="1790" w:type="pct"/>
          </w:tcPr>
          <w:p w14:paraId="54B80777" w14:textId="77777777" w:rsidR="00317D4A" w:rsidRPr="00EE0A56" w:rsidRDefault="00317D4A" w:rsidP="002403B9">
            <w:pPr>
              <w:rPr>
                <w:sz w:val="18"/>
                <w:szCs w:val="18"/>
              </w:rPr>
            </w:pPr>
          </w:p>
        </w:tc>
        <w:tc>
          <w:tcPr>
            <w:tcW w:w="2045" w:type="pct"/>
            <w:vAlign w:val="center"/>
          </w:tcPr>
          <w:p w14:paraId="54B80778" w14:textId="77777777" w:rsidR="00317D4A" w:rsidRPr="00EE0A56" w:rsidRDefault="00317D4A" w:rsidP="002403B9">
            <w:pPr>
              <w:rPr>
                <w:sz w:val="18"/>
                <w:szCs w:val="18"/>
              </w:rPr>
            </w:pPr>
          </w:p>
        </w:tc>
      </w:tr>
      <w:tr w:rsidR="00317D4A" w:rsidRPr="00EE0A56" w14:paraId="54B8077E" w14:textId="77777777" w:rsidTr="00F40809">
        <w:tc>
          <w:tcPr>
            <w:tcW w:w="617" w:type="pct"/>
          </w:tcPr>
          <w:p w14:paraId="54B8077A" w14:textId="77777777" w:rsidR="00317D4A" w:rsidRPr="00EE0A56" w:rsidRDefault="00317D4A" w:rsidP="002403B9">
            <w:pPr>
              <w:rPr>
                <w:sz w:val="18"/>
                <w:szCs w:val="18"/>
              </w:rPr>
            </w:pPr>
          </w:p>
        </w:tc>
        <w:tc>
          <w:tcPr>
            <w:tcW w:w="547" w:type="pct"/>
          </w:tcPr>
          <w:p w14:paraId="54B8077B" w14:textId="77777777" w:rsidR="00317D4A" w:rsidRPr="00EE0A56" w:rsidRDefault="00317D4A" w:rsidP="002403B9">
            <w:pPr>
              <w:jc w:val="center"/>
              <w:rPr>
                <w:b/>
                <w:sz w:val="18"/>
                <w:szCs w:val="18"/>
              </w:rPr>
            </w:pPr>
          </w:p>
        </w:tc>
        <w:tc>
          <w:tcPr>
            <w:tcW w:w="1790" w:type="pct"/>
          </w:tcPr>
          <w:p w14:paraId="54B8077C" w14:textId="77777777" w:rsidR="00317D4A" w:rsidRPr="00EE0A56" w:rsidRDefault="00317D4A" w:rsidP="002403B9">
            <w:pPr>
              <w:rPr>
                <w:sz w:val="18"/>
                <w:szCs w:val="18"/>
              </w:rPr>
            </w:pPr>
          </w:p>
        </w:tc>
        <w:tc>
          <w:tcPr>
            <w:tcW w:w="2045" w:type="pct"/>
          </w:tcPr>
          <w:p w14:paraId="54B8077D" w14:textId="77777777" w:rsidR="00317D4A" w:rsidRPr="00EE0A56" w:rsidRDefault="00317D4A" w:rsidP="002403B9">
            <w:pPr>
              <w:rPr>
                <w:sz w:val="18"/>
                <w:szCs w:val="18"/>
              </w:rPr>
            </w:pPr>
          </w:p>
        </w:tc>
      </w:tr>
      <w:tr w:rsidR="00317D4A" w:rsidRPr="00EE0A56" w14:paraId="54B80783" w14:textId="77777777" w:rsidTr="00F40809">
        <w:tc>
          <w:tcPr>
            <w:tcW w:w="617" w:type="pct"/>
          </w:tcPr>
          <w:p w14:paraId="54B8077F" w14:textId="77777777" w:rsidR="00317D4A" w:rsidRPr="00EE0A56" w:rsidRDefault="00317D4A" w:rsidP="002403B9">
            <w:pPr>
              <w:rPr>
                <w:sz w:val="18"/>
                <w:szCs w:val="18"/>
              </w:rPr>
            </w:pPr>
          </w:p>
        </w:tc>
        <w:tc>
          <w:tcPr>
            <w:tcW w:w="547" w:type="pct"/>
          </w:tcPr>
          <w:p w14:paraId="54B80780" w14:textId="77777777" w:rsidR="00317D4A" w:rsidRPr="00EE0A56" w:rsidRDefault="00317D4A" w:rsidP="002403B9">
            <w:pPr>
              <w:jc w:val="center"/>
              <w:rPr>
                <w:b/>
                <w:sz w:val="18"/>
                <w:szCs w:val="18"/>
              </w:rPr>
            </w:pPr>
          </w:p>
        </w:tc>
        <w:tc>
          <w:tcPr>
            <w:tcW w:w="1790" w:type="pct"/>
          </w:tcPr>
          <w:p w14:paraId="54B80781" w14:textId="77777777" w:rsidR="00317D4A" w:rsidRPr="00EE0A56" w:rsidRDefault="00317D4A" w:rsidP="002403B9">
            <w:pPr>
              <w:rPr>
                <w:sz w:val="18"/>
                <w:szCs w:val="18"/>
              </w:rPr>
            </w:pPr>
          </w:p>
        </w:tc>
        <w:tc>
          <w:tcPr>
            <w:tcW w:w="2045" w:type="pct"/>
          </w:tcPr>
          <w:p w14:paraId="54B80782" w14:textId="77777777" w:rsidR="00317D4A" w:rsidRPr="00EE0A56" w:rsidRDefault="00317D4A" w:rsidP="002403B9">
            <w:pPr>
              <w:rPr>
                <w:sz w:val="18"/>
                <w:szCs w:val="18"/>
              </w:rPr>
            </w:pPr>
          </w:p>
        </w:tc>
      </w:tr>
    </w:tbl>
    <w:p w14:paraId="54B80784" w14:textId="77777777" w:rsidR="00317D4A" w:rsidRPr="00EE0A56" w:rsidRDefault="00317D4A" w:rsidP="00E51910"/>
    <w:tbl>
      <w:tblPr>
        <w:tblStyle w:val="StyleCGES"/>
        <w:tblW w:w="4904" w:type="pct"/>
        <w:tblInd w:w="108" w:type="dxa"/>
        <w:tblLook w:val="04A0" w:firstRow="1" w:lastRow="0" w:firstColumn="1" w:lastColumn="0" w:noHBand="0" w:noVBand="1"/>
      </w:tblPr>
      <w:tblGrid>
        <w:gridCol w:w="2887"/>
        <w:gridCol w:w="6279"/>
      </w:tblGrid>
      <w:tr w:rsidR="00317D4A" w:rsidRPr="00520D0D" w14:paraId="54B80788" w14:textId="77777777" w:rsidTr="00F4080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54B80787" w14:textId="77777777" w:rsidR="00317D4A" w:rsidRPr="00A43EF9" w:rsidRDefault="00317D4A" w:rsidP="00317D4A">
            <w:pPr>
              <w:jc w:val="center"/>
              <w:rPr>
                <w:b w:val="0"/>
                <w:sz w:val="18"/>
                <w:szCs w:val="18"/>
              </w:rPr>
            </w:pPr>
            <w:r w:rsidRPr="00A43EF9">
              <w:rPr>
                <w:b w:val="0"/>
                <w:sz w:val="18"/>
                <w:szCs w:val="18"/>
              </w:rPr>
              <w:t>Propiedades del Documento</w:t>
            </w:r>
          </w:p>
        </w:tc>
      </w:tr>
      <w:tr w:rsidR="00317D4A" w:rsidRPr="00520D0D" w14:paraId="54B8078B" w14:textId="77777777" w:rsidTr="00F40809">
        <w:tc>
          <w:tcPr>
            <w:cnfStyle w:val="001000000000" w:firstRow="0" w:lastRow="0" w:firstColumn="1" w:lastColumn="0" w:oddVBand="0" w:evenVBand="0" w:oddHBand="0" w:evenHBand="0" w:firstRowFirstColumn="0" w:firstRowLastColumn="0" w:lastRowFirstColumn="0" w:lastRowLastColumn="0"/>
            <w:tcW w:w="1575" w:type="pct"/>
          </w:tcPr>
          <w:p w14:paraId="54B80789" w14:textId="77777777" w:rsidR="00317D4A" w:rsidRPr="00520D0D" w:rsidRDefault="00317D4A" w:rsidP="002403B9">
            <w:pPr>
              <w:rPr>
                <w:sz w:val="18"/>
                <w:szCs w:val="18"/>
              </w:rPr>
            </w:pPr>
            <w:r w:rsidRPr="00520D0D">
              <w:rPr>
                <w:sz w:val="18"/>
                <w:szCs w:val="18"/>
              </w:rPr>
              <w:t>Nombre del Documento</w:t>
            </w:r>
          </w:p>
        </w:tc>
        <w:tc>
          <w:tcPr>
            <w:tcW w:w="3425" w:type="pct"/>
          </w:tcPr>
          <w:p w14:paraId="54B8078A" w14:textId="18D63AC4" w:rsidR="00317D4A" w:rsidRPr="00520D0D" w:rsidRDefault="001F1658" w:rsidP="00F93C61">
            <w:pPr>
              <w:cnfStyle w:val="000000000000" w:firstRow="0" w:lastRow="0" w:firstColumn="0" w:lastColumn="0" w:oddVBand="0" w:evenVBand="0" w:oddHBand="0" w:evenHBand="0" w:firstRowFirstColumn="0" w:firstRowLastColumn="0" w:lastRowFirstColumn="0" w:lastRowLastColumn="0"/>
              <w:rPr>
                <w:sz w:val="18"/>
                <w:szCs w:val="18"/>
              </w:rPr>
            </w:pPr>
            <w:sdt>
              <w:sdtPr>
                <w:rPr>
                  <w:sz w:val="18"/>
                  <w:szCs w:val="18"/>
                </w:rPr>
                <w:alias w:val="Title"/>
                <w:id w:val="103461731"/>
                <w:dataBinding w:prefixMappings="xmlns:ns0='http://purl.org/dc/elements/1.1/' xmlns:ns1='http://schemas.openxmlformats.org/package/2006/metadata/core-properties' " w:xpath="/ns1:coreProperties[1]/ns0:title[1]" w:storeItemID="{6C3C8BC8-F283-45AE-878A-BAB7291924A1}"/>
                <w:text/>
              </w:sdtPr>
              <w:sdtContent>
                <w:r w:rsidR="00EE0A56">
                  <w:rPr>
                    <w:sz w:val="18"/>
                    <w:szCs w:val="18"/>
                  </w:rPr>
                  <w:t xml:space="preserve">T11 </w:t>
                </w:r>
                <w:r w:rsidR="00AC2FF3">
                  <w:rPr>
                    <w:sz w:val="18"/>
                    <w:szCs w:val="18"/>
                  </w:rPr>
                  <w:t>Contrato de mantenimiento HW</w:t>
                </w:r>
              </w:sdtContent>
            </w:sdt>
          </w:p>
        </w:tc>
      </w:tr>
      <w:tr w:rsidR="00317D4A" w:rsidRPr="00520D0D" w14:paraId="54B8078E" w14:textId="77777777" w:rsidTr="00F40809">
        <w:tc>
          <w:tcPr>
            <w:cnfStyle w:val="001000000000" w:firstRow="0" w:lastRow="0" w:firstColumn="1" w:lastColumn="0" w:oddVBand="0" w:evenVBand="0" w:oddHBand="0" w:evenHBand="0" w:firstRowFirstColumn="0" w:firstRowLastColumn="0" w:lastRowFirstColumn="0" w:lastRowLastColumn="0"/>
            <w:tcW w:w="1575" w:type="pct"/>
          </w:tcPr>
          <w:p w14:paraId="54B8078C" w14:textId="77777777" w:rsidR="00317D4A" w:rsidRPr="00520D0D" w:rsidRDefault="00317D4A" w:rsidP="002403B9">
            <w:pPr>
              <w:rPr>
                <w:sz w:val="18"/>
                <w:szCs w:val="18"/>
              </w:rPr>
            </w:pPr>
            <w:r w:rsidRPr="00520D0D">
              <w:rPr>
                <w:sz w:val="18"/>
                <w:szCs w:val="18"/>
              </w:rPr>
              <w:t xml:space="preserve">Asunto o </w:t>
            </w:r>
            <w:r w:rsidR="00835469">
              <w:rPr>
                <w:sz w:val="18"/>
                <w:szCs w:val="18"/>
              </w:rPr>
              <w:t>Subtít</w:t>
            </w:r>
            <w:r w:rsidRPr="00520D0D">
              <w:rPr>
                <w:sz w:val="18"/>
                <w:szCs w:val="18"/>
              </w:rPr>
              <w:t>ulo</w:t>
            </w:r>
          </w:p>
        </w:tc>
        <w:sdt>
          <w:sdtPr>
            <w:rPr>
              <w:sz w:val="18"/>
              <w:szCs w:val="18"/>
            </w:rPr>
            <w:alias w:val="Subject"/>
            <w:id w:val="-1910920444"/>
            <w:dataBinding w:prefixMappings="xmlns:ns0='http://purl.org/dc/elements/1.1/' xmlns:ns1='http://schemas.openxmlformats.org/package/2006/metadata/core-properties' " w:xpath="/ns1:coreProperties[1]/ns0:subject[1]" w:storeItemID="{6C3C8BC8-F283-45AE-878A-BAB7291924A1}"/>
            <w:text/>
          </w:sdtPr>
          <w:sdtContent>
            <w:tc>
              <w:tcPr>
                <w:tcW w:w="3425" w:type="pct"/>
              </w:tcPr>
              <w:p w14:paraId="54B8078D" w14:textId="77777777" w:rsidR="00317D4A" w:rsidRPr="00520D0D" w:rsidRDefault="009E61A6" w:rsidP="002403B9">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Técnico Soporte Local: Manual de Usuario</w:t>
                </w:r>
              </w:p>
            </w:tc>
          </w:sdtContent>
        </w:sdt>
      </w:tr>
      <w:tr w:rsidR="00317D4A" w:rsidRPr="00520D0D" w14:paraId="54B80791" w14:textId="77777777" w:rsidTr="00F40809">
        <w:tc>
          <w:tcPr>
            <w:cnfStyle w:val="001000000000" w:firstRow="0" w:lastRow="0" w:firstColumn="1" w:lastColumn="0" w:oddVBand="0" w:evenVBand="0" w:oddHBand="0" w:evenHBand="0" w:firstRowFirstColumn="0" w:firstRowLastColumn="0" w:lastRowFirstColumn="0" w:lastRowLastColumn="0"/>
            <w:tcW w:w="1575" w:type="pct"/>
          </w:tcPr>
          <w:p w14:paraId="54B8078F" w14:textId="77777777" w:rsidR="00317D4A" w:rsidRPr="00520D0D" w:rsidRDefault="00317D4A" w:rsidP="002403B9">
            <w:pPr>
              <w:rPr>
                <w:sz w:val="18"/>
                <w:szCs w:val="18"/>
              </w:rPr>
            </w:pPr>
            <w:r w:rsidRPr="00520D0D">
              <w:rPr>
                <w:sz w:val="18"/>
                <w:szCs w:val="18"/>
              </w:rPr>
              <w:t>Versión</w:t>
            </w:r>
          </w:p>
        </w:tc>
        <w:sdt>
          <w:sdtPr>
            <w:rPr>
              <w:sz w:val="18"/>
              <w:szCs w:val="18"/>
            </w:rPr>
            <w:alias w:val="Version"/>
            <w:id w:val="119299272"/>
            <w:dataBinding w:prefixMappings="xmlns:ns0='http://schemas.microsoft.com/office/2006/metadata/properties' xmlns:ns1='http://www.w3.org/2001/XMLSchema-instance' xmlns:ns2='http://schemas.microsoft.com/sharepoint/v3/fields' " w:xpath="/ns0:properties[1]/documentManagement[1]/ns2:_Version[1]" w:storeItemID="{B35A7502-6CE6-417F-A141-CE7AD2D62548}"/>
            <w:text/>
          </w:sdtPr>
          <w:sdtContent>
            <w:tc>
              <w:tcPr>
                <w:tcW w:w="3425" w:type="pct"/>
              </w:tcPr>
              <w:p w14:paraId="54B80790" w14:textId="42F8D391" w:rsidR="00317D4A" w:rsidRPr="00520D0D" w:rsidRDefault="00317D4A" w:rsidP="00EE0A56">
                <w:pPr>
                  <w:cnfStyle w:val="000000000000" w:firstRow="0" w:lastRow="0" w:firstColumn="0" w:lastColumn="0" w:oddVBand="0" w:evenVBand="0" w:oddHBand="0" w:evenHBand="0" w:firstRowFirstColumn="0" w:firstRowLastColumn="0" w:lastRowFirstColumn="0" w:lastRowLastColumn="0"/>
                  <w:rPr>
                    <w:sz w:val="18"/>
                    <w:szCs w:val="18"/>
                  </w:rPr>
                </w:pPr>
                <w:r w:rsidRPr="00520D0D">
                  <w:rPr>
                    <w:sz w:val="18"/>
                    <w:szCs w:val="18"/>
                  </w:rPr>
                  <w:t>1.</w:t>
                </w:r>
                <w:r w:rsidR="00EE0A56">
                  <w:rPr>
                    <w:sz w:val="18"/>
                    <w:szCs w:val="18"/>
                  </w:rPr>
                  <w:t>1</w:t>
                </w:r>
              </w:p>
            </w:tc>
          </w:sdtContent>
        </w:sdt>
      </w:tr>
      <w:tr w:rsidR="00317D4A" w:rsidRPr="00520D0D" w14:paraId="54B80794" w14:textId="77777777" w:rsidTr="00F40809">
        <w:tc>
          <w:tcPr>
            <w:cnfStyle w:val="001000000000" w:firstRow="0" w:lastRow="0" w:firstColumn="1" w:lastColumn="0" w:oddVBand="0" w:evenVBand="0" w:oddHBand="0" w:evenHBand="0" w:firstRowFirstColumn="0" w:firstRowLastColumn="0" w:lastRowFirstColumn="0" w:lastRowLastColumn="0"/>
            <w:tcW w:w="1575" w:type="pct"/>
          </w:tcPr>
          <w:p w14:paraId="54B80792" w14:textId="77777777" w:rsidR="00317D4A" w:rsidRPr="00520D0D" w:rsidRDefault="00317D4A" w:rsidP="002403B9">
            <w:pPr>
              <w:rPr>
                <w:sz w:val="18"/>
                <w:szCs w:val="18"/>
              </w:rPr>
            </w:pPr>
            <w:r w:rsidRPr="00520D0D">
              <w:rPr>
                <w:sz w:val="18"/>
                <w:szCs w:val="18"/>
              </w:rPr>
              <w:t>Estado</w:t>
            </w:r>
          </w:p>
        </w:tc>
        <w:sdt>
          <w:sdtPr>
            <w:rPr>
              <w:sz w:val="18"/>
              <w:szCs w:val="18"/>
            </w:rPr>
            <w:alias w:val="Status"/>
            <w:id w:val="103461877"/>
            <w:dataBinding w:prefixMappings="xmlns:ns0='http://purl.org/dc/elements/1.1/' xmlns:ns1='http://schemas.openxmlformats.org/package/2006/metadata/core-properties' " w:xpath="/ns1:coreProperties[1]/ns1:contentStatus[1]" w:storeItemID="{6C3C8BC8-F283-45AE-878A-BAB7291924A1}"/>
            <w:text/>
          </w:sdtPr>
          <w:sdtContent>
            <w:tc>
              <w:tcPr>
                <w:tcW w:w="3425" w:type="pct"/>
              </w:tcPr>
              <w:p w14:paraId="54B80793" w14:textId="77777777" w:rsidR="00317D4A" w:rsidRPr="00520D0D" w:rsidRDefault="000579A9" w:rsidP="002403B9">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Final</w:t>
                </w:r>
              </w:p>
            </w:tc>
          </w:sdtContent>
        </w:sdt>
      </w:tr>
      <w:tr w:rsidR="00317D4A" w:rsidRPr="00520D0D" w14:paraId="54B80797" w14:textId="77777777" w:rsidTr="00F40809">
        <w:tc>
          <w:tcPr>
            <w:cnfStyle w:val="001000000000" w:firstRow="0" w:lastRow="0" w:firstColumn="1" w:lastColumn="0" w:oddVBand="0" w:evenVBand="0" w:oddHBand="0" w:evenHBand="0" w:firstRowFirstColumn="0" w:firstRowLastColumn="0" w:lastRowFirstColumn="0" w:lastRowLastColumn="0"/>
            <w:tcW w:w="1575" w:type="pct"/>
          </w:tcPr>
          <w:p w14:paraId="54B80795" w14:textId="77777777" w:rsidR="00317D4A" w:rsidRPr="00520D0D" w:rsidRDefault="00317D4A" w:rsidP="002403B9">
            <w:pPr>
              <w:rPr>
                <w:sz w:val="18"/>
                <w:szCs w:val="18"/>
              </w:rPr>
            </w:pPr>
            <w:r w:rsidRPr="00520D0D">
              <w:rPr>
                <w:sz w:val="18"/>
                <w:szCs w:val="18"/>
              </w:rPr>
              <w:t>Nombre del Fichero</w:t>
            </w:r>
          </w:p>
        </w:tc>
        <w:tc>
          <w:tcPr>
            <w:tcW w:w="3425" w:type="pct"/>
          </w:tcPr>
          <w:p w14:paraId="54B80796" w14:textId="77777777" w:rsidR="00317D4A" w:rsidRPr="00520D0D" w:rsidRDefault="001F1658" w:rsidP="002403B9">
            <w:pPr>
              <w:cnfStyle w:val="000000000000" w:firstRow="0" w:lastRow="0" w:firstColumn="0" w:lastColumn="0" w:oddVBand="0" w:evenVBand="0" w:oddHBand="0" w:evenHBand="0" w:firstRowFirstColumn="0" w:firstRowLastColumn="0" w:lastRowFirstColumn="0" w:lastRowLastColumn="0"/>
              <w:rPr>
                <w:sz w:val="18"/>
                <w:szCs w:val="18"/>
              </w:rPr>
            </w:pPr>
            <w:fldSimple w:instr=" FILENAME   \* MERGEFORMAT ">
              <w:r w:rsidR="00BA7F6C" w:rsidRPr="00BA7F6C">
                <w:rPr>
                  <w:noProof/>
                  <w:sz w:val="18"/>
                  <w:szCs w:val="18"/>
                </w:rPr>
                <w:t>NWT - Manual de Usuario Técnico.docx</w:t>
              </w:r>
            </w:fldSimple>
          </w:p>
        </w:tc>
      </w:tr>
      <w:tr w:rsidR="00317D4A" w:rsidRPr="00520D0D" w14:paraId="54B8079A" w14:textId="77777777" w:rsidTr="00F40809">
        <w:tc>
          <w:tcPr>
            <w:cnfStyle w:val="001000000000" w:firstRow="0" w:lastRow="0" w:firstColumn="1" w:lastColumn="0" w:oddVBand="0" w:evenVBand="0" w:oddHBand="0" w:evenHBand="0" w:firstRowFirstColumn="0" w:firstRowLastColumn="0" w:lastRowFirstColumn="0" w:lastRowLastColumn="0"/>
            <w:tcW w:w="1575" w:type="pct"/>
          </w:tcPr>
          <w:p w14:paraId="54B80798" w14:textId="77777777" w:rsidR="00317D4A" w:rsidRPr="00520D0D" w:rsidRDefault="00317D4A" w:rsidP="002403B9">
            <w:pPr>
              <w:rPr>
                <w:sz w:val="18"/>
                <w:szCs w:val="18"/>
              </w:rPr>
            </w:pPr>
            <w:r w:rsidRPr="00520D0D">
              <w:rPr>
                <w:sz w:val="18"/>
                <w:szCs w:val="18"/>
              </w:rPr>
              <w:t>Plantilla</w:t>
            </w:r>
          </w:p>
        </w:tc>
        <w:tc>
          <w:tcPr>
            <w:tcW w:w="3425" w:type="pct"/>
          </w:tcPr>
          <w:p w14:paraId="54B80799" w14:textId="77777777" w:rsidR="00317D4A" w:rsidRPr="00520D0D" w:rsidRDefault="001F1658" w:rsidP="00A030DA">
            <w:pPr>
              <w:cnfStyle w:val="000000000000" w:firstRow="0" w:lastRow="0" w:firstColumn="0" w:lastColumn="0" w:oddVBand="0" w:evenVBand="0" w:oddHBand="0" w:evenHBand="0" w:firstRowFirstColumn="0" w:firstRowLastColumn="0" w:lastRowFirstColumn="0" w:lastRowLastColumn="0"/>
              <w:rPr>
                <w:sz w:val="18"/>
                <w:szCs w:val="18"/>
              </w:rPr>
            </w:pPr>
            <w:fldSimple w:instr=" TEMPLATE   \* MERGEFORMAT ">
              <w:r w:rsidR="00BA7F6C" w:rsidRPr="00BA7F6C">
                <w:rPr>
                  <w:noProof/>
                  <w:sz w:val="18"/>
                  <w:szCs w:val="18"/>
                </w:rPr>
                <w:t>SSHH-01-PlantillaDocumento_v1.1.dotx</w:t>
              </w:r>
            </w:fldSimple>
          </w:p>
        </w:tc>
      </w:tr>
      <w:tr w:rsidR="00317D4A" w:rsidRPr="002C760D" w14:paraId="54B8079D" w14:textId="77777777" w:rsidTr="00857933">
        <w:trPr>
          <w:trHeight w:val="314"/>
        </w:trPr>
        <w:tc>
          <w:tcPr>
            <w:cnfStyle w:val="001000000000" w:firstRow="0" w:lastRow="0" w:firstColumn="1" w:lastColumn="0" w:oddVBand="0" w:evenVBand="0" w:oddHBand="0" w:evenHBand="0" w:firstRowFirstColumn="0" w:firstRowLastColumn="0" w:lastRowFirstColumn="0" w:lastRowLastColumn="0"/>
            <w:tcW w:w="1575" w:type="pct"/>
          </w:tcPr>
          <w:p w14:paraId="54B8079B" w14:textId="77777777" w:rsidR="00317D4A" w:rsidRPr="00520D0D" w:rsidRDefault="00683D7B" w:rsidP="00683D7B">
            <w:pPr>
              <w:rPr>
                <w:sz w:val="18"/>
                <w:szCs w:val="18"/>
              </w:rPr>
            </w:pPr>
            <w:r>
              <w:rPr>
                <w:sz w:val="18"/>
                <w:szCs w:val="18"/>
              </w:rPr>
              <w:t>Servicio</w:t>
            </w:r>
          </w:p>
        </w:tc>
        <w:tc>
          <w:tcPr>
            <w:tcW w:w="3425" w:type="pct"/>
          </w:tcPr>
          <w:p w14:paraId="54B8079C" w14:textId="77777777" w:rsidR="00317D4A" w:rsidRPr="007E50D5" w:rsidRDefault="001F1658" w:rsidP="00857933">
            <w:pPr>
              <w:cnfStyle w:val="000000000000" w:firstRow="0" w:lastRow="0" w:firstColumn="0" w:lastColumn="0" w:oddVBand="0" w:evenVBand="0" w:oddHBand="0" w:evenHBand="0" w:firstRowFirstColumn="0" w:firstRowLastColumn="0" w:lastRowFirstColumn="0" w:lastRowLastColumn="0"/>
              <w:rPr>
                <w:sz w:val="18"/>
                <w:szCs w:val="18"/>
              </w:rPr>
            </w:pPr>
            <w:fldSimple w:instr=" DOCPROPERTY  Project  \* MERGEFORMAT ">
              <w:r w:rsidR="00BA7F6C" w:rsidRPr="00BA7F6C">
                <w:rPr>
                  <w:sz w:val="18"/>
                  <w:szCs w:val="18"/>
                </w:rPr>
                <w:t>Servicios Horizontales</w:t>
              </w:r>
            </w:fldSimple>
          </w:p>
        </w:tc>
      </w:tr>
    </w:tbl>
    <w:p w14:paraId="54B8079E" w14:textId="77777777" w:rsidR="00317D4A" w:rsidRPr="007E50D5" w:rsidRDefault="00317D4A" w:rsidP="00E51910"/>
    <w:p w14:paraId="54B807A1" w14:textId="77777777" w:rsidR="00E51910" w:rsidRPr="007E50D5" w:rsidRDefault="00E51910" w:rsidP="00E51910">
      <w:r w:rsidRPr="007E50D5">
        <w:br w:type="page"/>
      </w:r>
    </w:p>
    <w:p w14:paraId="54B807A2" w14:textId="77777777" w:rsidR="0076350F" w:rsidRPr="004B0AB8" w:rsidRDefault="00051F90" w:rsidP="00E51910">
      <w:pPr>
        <w:pStyle w:val="Subtitle"/>
        <w:rPr>
          <w:rFonts w:ascii="Arial" w:hAnsi="Arial" w:cs="Arial"/>
          <w:lang w:val="es-ES"/>
        </w:rPr>
      </w:pPr>
      <w:r w:rsidRPr="004B0AB8">
        <w:rPr>
          <w:rFonts w:ascii="Arial" w:hAnsi="Arial" w:cs="Arial"/>
          <w:lang w:val="es-ES"/>
        </w:rPr>
        <w:lastRenderedPageBreak/>
        <w:t>Índice</w:t>
      </w:r>
    </w:p>
    <w:p w14:paraId="54B807A3" w14:textId="77777777" w:rsidR="00E51910" w:rsidRDefault="00E51910" w:rsidP="00E51910"/>
    <w:sdt>
      <w:sdtPr>
        <w:rPr>
          <w:rFonts w:ascii="Trebuchet MS" w:eastAsiaTheme="minorHAnsi" w:hAnsi="Trebuchet MS" w:cstheme="minorBidi"/>
          <w:b w:val="0"/>
          <w:bCs w:val="0"/>
          <w:color w:val="auto"/>
          <w:sz w:val="22"/>
          <w:szCs w:val="22"/>
          <w:lang w:val="es-ES" w:eastAsia="en-US"/>
        </w:rPr>
        <w:id w:val="-598488858"/>
        <w:docPartObj>
          <w:docPartGallery w:val="Table of Contents"/>
          <w:docPartUnique/>
        </w:docPartObj>
      </w:sdtPr>
      <w:sdtEndPr>
        <w:rPr>
          <w:rFonts w:ascii="Arial" w:hAnsi="Arial"/>
          <w:noProof/>
        </w:rPr>
      </w:sdtEndPr>
      <w:sdtContent>
        <w:p w14:paraId="54B807A4" w14:textId="77777777" w:rsidR="0002015D" w:rsidRPr="0062403A" w:rsidRDefault="0002015D">
          <w:pPr>
            <w:pStyle w:val="TOCHeading"/>
            <w:rPr>
              <w:lang w:val="es-ES"/>
            </w:rPr>
          </w:pPr>
        </w:p>
        <w:bookmarkStart w:id="0" w:name="_GoBack"/>
        <w:bookmarkEnd w:id="0"/>
        <w:p w14:paraId="6822BA1B" w14:textId="77777777" w:rsidR="00354D62" w:rsidRDefault="005A6774">
          <w:pPr>
            <w:pStyle w:val="TOC1"/>
            <w:tabs>
              <w:tab w:val="left" w:pos="440"/>
              <w:tab w:val="right" w:leader="dot" w:pos="9345"/>
            </w:tabs>
            <w:rPr>
              <w:rFonts w:asciiTheme="minorHAnsi" w:eastAsiaTheme="minorEastAsia" w:hAnsiTheme="minorHAnsi"/>
              <w:noProof/>
              <w:lang w:eastAsia="es-ES"/>
            </w:rPr>
          </w:pPr>
          <w:r>
            <w:fldChar w:fldCharType="begin"/>
          </w:r>
          <w:r w:rsidR="0002015D">
            <w:instrText xml:space="preserve"> TOC \o "1-4" \h \z \u </w:instrText>
          </w:r>
          <w:r>
            <w:fldChar w:fldCharType="separate"/>
          </w:r>
          <w:hyperlink w:anchor="_Toc481736319" w:history="1">
            <w:r w:rsidR="00354D62" w:rsidRPr="00A843C5">
              <w:rPr>
                <w:rStyle w:val="Hyperlink"/>
                <w:noProof/>
              </w:rPr>
              <w:t>1</w:t>
            </w:r>
            <w:r w:rsidR="00354D62">
              <w:rPr>
                <w:rFonts w:asciiTheme="minorHAnsi" w:eastAsiaTheme="minorEastAsia" w:hAnsiTheme="minorHAnsi"/>
                <w:noProof/>
                <w:lang w:eastAsia="es-ES"/>
              </w:rPr>
              <w:tab/>
            </w:r>
            <w:r w:rsidR="00354D62" w:rsidRPr="00A843C5">
              <w:rPr>
                <w:rStyle w:val="Hyperlink"/>
                <w:noProof/>
              </w:rPr>
              <w:t>Objeto del documento</w:t>
            </w:r>
            <w:r w:rsidR="00354D62">
              <w:rPr>
                <w:noProof/>
                <w:webHidden/>
              </w:rPr>
              <w:tab/>
            </w:r>
            <w:r w:rsidR="00354D62">
              <w:rPr>
                <w:noProof/>
                <w:webHidden/>
              </w:rPr>
              <w:fldChar w:fldCharType="begin"/>
            </w:r>
            <w:r w:rsidR="00354D62">
              <w:rPr>
                <w:noProof/>
                <w:webHidden/>
              </w:rPr>
              <w:instrText xml:space="preserve"> PAGEREF _Toc481736319 \h </w:instrText>
            </w:r>
            <w:r w:rsidR="00354D62">
              <w:rPr>
                <w:noProof/>
                <w:webHidden/>
              </w:rPr>
            </w:r>
            <w:r w:rsidR="00354D62">
              <w:rPr>
                <w:noProof/>
                <w:webHidden/>
              </w:rPr>
              <w:fldChar w:fldCharType="separate"/>
            </w:r>
            <w:r w:rsidR="00354D62">
              <w:rPr>
                <w:noProof/>
                <w:webHidden/>
              </w:rPr>
              <w:t>3</w:t>
            </w:r>
            <w:r w:rsidR="00354D62">
              <w:rPr>
                <w:noProof/>
                <w:webHidden/>
              </w:rPr>
              <w:fldChar w:fldCharType="end"/>
            </w:r>
          </w:hyperlink>
        </w:p>
        <w:p w14:paraId="174A9A31" w14:textId="77777777" w:rsidR="00354D62" w:rsidRDefault="00354D62">
          <w:pPr>
            <w:pStyle w:val="TOC1"/>
            <w:tabs>
              <w:tab w:val="left" w:pos="440"/>
              <w:tab w:val="right" w:leader="dot" w:pos="9345"/>
            </w:tabs>
            <w:rPr>
              <w:rFonts w:asciiTheme="minorHAnsi" w:eastAsiaTheme="minorEastAsia" w:hAnsiTheme="minorHAnsi"/>
              <w:noProof/>
              <w:lang w:eastAsia="es-ES"/>
            </w:rPr>
          </w:pPr>
          <w:hyperlink w:anchor="_Toc481736320" w:history="1">
            <w:r w:rsidRPr="00A843C5">
              <w:rPr>
                <w:rStyle w:val="Hyperlink"/>
                <w:noProof/>
              </w:rPr>
              <w:t>2</w:t>
            </w:r>
            <w:r>
              <w:rPr>
                <w:rFonts w:asciiTheme="minorHAnsi" w:eastAsiaTheme="minorEastAsia" w:hAnsiTheme="minorHAnsi"/>
                <w:noProof/>
                <w:lang w:eastAsia="es-ES"/>
              </w:rPr>
              <w:tab/>
            </w:r>
            <w:r w:rsidRPr="00A843C5">
              <w:rPr>
                <w:rStyle w:val="Hyperlink"/>
                <w:noProof/>
              </w:rPr>
              <w:t>Identificación y acceso</w:t>
            </w:r>
            <w:r>
              <w:rPr>
                <w:noProof/>
                <w:webHidden/>
              </w:rPr>
              <w:tab/>
            </w:r>
            <w:r>
              <w:rPr>
                <w:noProof/>
                <w:webHidden/>
              </w:rPr>
              <w:fldChar w:fldCharType="begin"/>
            </w:r>
            <w:r>
              <w:rPr>
                <w:noProof/>
                <w:webHidden/>
              </w:rPr>
              <w:instrText xml:space="preserve"> PAGEREF _Toc481736320 \h </w:instrText>
            </w:r>
            <w:r>
              <w:rPr>
                <w:noProof/>
                <w:webHidden/>
              </w:rPr>
            </w:r>
            <w:r>
              <w:rPr>
                <w:noProof/>
                <w:webHidden/>
              </w:rPr>
              <w:fldChar w:fldCharType="separate"/>
            </w:r>
            <w:r>
              <w:rPr>
                <w:noProof/>
                <w:webHidden/>
              </w:rPr>
              <w:t>3</w:t>
            </w:r>
            <w:r>
              <w:rPr>
                <w:noProof/>
                <w:webHidden/>
              </w:rPr>
              <w:fldChar w:fldCharType="end"/>
            </w:r>
          </w:hyperlink>
        </w:p>
        <w:p w14:paraId="240A115C" w14:textId="77777777" w:rsidR="00354D62" w:rsidRDefault="00354D62">
          <w:pPr>
            <w:pStyle w:val="TOC1"/>
            <w:tabs>
              <w:tab w:val="left" w:pos="440"/>
              <w:tab w:val="right" w:leader="dot" w:pos="9345"/>
            </w:tabs>
            <w:rPr>
              <w:rFonts w:asciiTheme="minorHAnsi" w:eastAsiaTheme="minorEastAsia" w:hAnsiTheme="minorHAnsi"/>
              <w:noProof/>
              <w:lang w:eastAsia="es-ES"/>
            </w:rPr>
          </w:pPr>
          <w:hyperlink w:anchor="_Toc481736321" w:history="1">
            <w:r w:rsidRPr="00A843C5">
              <w:rPr>
                <w:rStyle w:val="Hyperlink"/>
                <w:noProof/>
              </w:rPr>
              <w:t>3</w:t>
            </w:r>
            <w:r>
              <w:rPr>
                <w:rFonts w:asciiTheme="minorHAnsi" w:eastAsiaTheme="minorEastAsia" w:hAnsiTheme="minorHAnsi"/>
                <w:noProof/>
                <w:lang w:eastAsia="es-ES"/>
              </w:rPr>
              <w:tab/>
            </w:r>
            <w:r w:rsidRPr="00A843C5">
              <w:rPr>
                <w:rStyle w:val="Hyperlink"/>
                <w:noProof/>
              </w:rPr>
              <w:t>Menú de Actividades</w:t>
            </w:r>
            <w:r>
              <w:rPr>
                <w:noProof/>
                <w:webHidden/>
              </w:rPr>
              <w:tab/>
            </w:r>
            <w:r>
              <w:rPr>
                <w:noProof/>
                <w:webHidden/>
              </w:rPr>
              <w:fldChar w:fldCharType="begin"/>
            </w:r>
            <w:r>
              <w:rPr>
                <w:noProof/>
                <w:webHidden/>
              </w:rPr>
              <w:instrText xml:space="preserve"> PAGEREF _Toc481736321 \h </w:instrText>
            </w:r>
            <w:r>
              <w:rPr>
                <w:noProof/>
                <w:webHidden/>
              </w:rPr>
            </w:r>
            <w:r>
              <w:rPr>
                <w:noProof/>
                <w:webHidden/>
              </w:rPr>
              <w:fldChar w:fldCharType="separate"/>
            </w:r>
            <w:r>
              <w:rPr>
                <w:noProof/>
                <w:webHidden/>
              </w:rPr>
              <w:t>4</w:t>
            </w:r>
            <w:r>
              <w:rPr>
                <w:noProof/>
                <w:webHidden/>
              </w:rPr>
              <w:fldChar w:fldCharType="end"/>
            </w:r>
          </w:hyperlink>
        </w:p>
        <w:p w14:paraId="3148BBCF" w14:textId="77777777" w:rsidR="00354D62" w:rsidRDefault="00354D62">
          <w:pPr>
            <w:pStyle w:val="TOC1"/>
            <w:tabs>
              <w:tab w:val="left" w:pos="440"/>
              <w:tab w:val="right" w:leader="dot" w:pos="9345"/>
            </w:tabs>
            <w:rPr>
              <w:rFonts w:asciiTheme="minorHAnsi" w:eastAsiaTheme="minorEastAsia" w:hAnsiTheme="minorHAnsi"/>
              <w:noProof/>
              <w:lang w:eastAsia="es-ES"/>
            </w:rPr>
          </w:pPr>
          <w:hyperlink w:anchor="_Toc481736322" w:history="1">
            <w:r w:rsidRPr="00A843C5">
              <w:rPr>
                <w:rStyle w:val="Hyperlink"/>
                <w:noProof/>
              </w:rPr>
              <w:t>4</w:t>
            </w:r>
            <w:r>
              <w:rPr>
                <w:rFonts w:asciiTheme="minorHAnsi" w:eastAsiaTheme="minorEastAsia" w:hAnsiTheme="minorHAnsi"/>
                <w:noProof/>
                <w:lang w:eastAsia="es-ES"/>
              </w:rPr>
              <w:tab/>
            </w:r>
            <w:r w:rsidRPr="00A843C5">
              <w:rPr>
                <w:rStyle w:val="Hyperlink"/>
                <w:noProof/>
              </w:rPr>
              <w:t>Listado de Mantenimiento Básico</w:t>
            </w:r>
            <w:r>
              <w:rPr>
                <w:noProof/>
                <w:webHidden/>
              </w:rPr>
              <w:tab/>
            </w:r>
            <w:r>
              <w:rPr>
                <w:noProof/>
                <w:webHidden/>
              </w:rPr>
              <w:fldChar w:fldCharType="begin"/>
            </w:r>
            <w:r>
              <w:rPr>
                <w:noProof/>
                <w:webHidden/>
              </w:rPr>
              <w:instrText xml:space="preserve"> PAGEREF _Toc481736322 \h </w:instrText>
            </w:r>
            <w:r>
              <w:rPr>
                <w:noProof/>
                <w:webHidden/>
              </w:rPr>
            </w:r>
            <w:r>
              <w:rPr>
                <w:noProof/>
                <w:webHidden/>
              </w:rPr>
              <w:fldChar w:fldCharType="separate"/>
            </w:r>
            <w:r>
              <w:rPr>
                <w:noProof/>
                <w:webHidden/>
              </w:rPr>
              <w:t>4</w:t>
            </w:r>
            <w:r>
              <w:rPr>
                <w:noProof/>
                <w:webHidden/>
              </w:rPr>
              <w:fldChar w:fldCharType="end"/>
            </w:r>
          </w:hyperlink>
        </w:p>
        <w:p w14:paraId="4E59AF51" w14:textId="77777777" w:rsidR="00354D62" w:rsidRDefault="00354D62">
          <w:pPr>
            <w:pStyle w:val="TOC2"/>
            <w:tabs>
              <w:tab w:val="left" w:pos="880"/>
              <w:tab w:val="right" w:leader="dot" w:pos="9345"/>
            </w:tabs>
            <w:rPr>
              <w:rFonts w:asciiTheme="minorHAnsi" w:eastAsiaTheme="minorEastAsia" w:hAnsiTheme="minorHAnsi"/>
              <w:noProof/>
              <w:lang w:eastAsia="es-ES"/>
            </w:rPr>
          </w:pPr>
          <w:hyperlink w:anchor="_Toc481736323" w:history="1">
            <w:r w:rsidRPr="00A843C5">
              <w:rPr>
                <w:rStyle w:val="Hyperlink"/>
                <w:noProof/>
              </w:rPr>
              <w:t>4.1</w:t>
            </w:r>
            <w:r>
              <w:rPr>
                <w:rFonts w:asciiTheme="minorHAnsi" w:eastAsiaTheme="minorEastAsia" w:hAnsiTheme="minorHAnsi"/>
                <w:noProof/>
                <w:lang w:eastAsia="es-ES"/>
              </w:rPr>
              <w:tab/>
            </w:r>
            <w:r w:rsidRPr="00A843C5">
              <w:rPr>
                <w:rStyle w:val="Hyperlink"/>
                <w:noProof/>
              </w:rPr>
              <w:t>Filtros de Búsqueda</w:t>
            </w:r>
            <w:r>
              <w:rPr>
                <w:noProof/>
                <w:webHidden/>
              </w:rPr>
              <w:tab/>
            </w:r>
            <w:r>
              <w:rPr>
                <w:noProof/>
                <w:webHidden/>
              </w:rPr>
              <w:fldChar w:fldCharType="begin"/>
            </w:r>
            <w:r>
              <w:rPr>
                <w:noProof/>
                <w:webHidden/>
              </w:rPr>
              <w:instrText xml:space="preserve"> PAGEREF _Toc481736323 \h </w:instrText>
            </w:r>
            <w:r>
              <w:rPr>
                <w:noProof/>
                <w:webHidden/>
              </w:rPr>
            </w:r>
            <w:r>
              <w:rPr>
                <w:noProof/>
                <w:webHidden/>
              </w:rPr>
              <w:fldChar w:fldCharType="separate"/>
            </w:r>
            <w:r>
              <w:rPr>
                <w:noProof/>
                <w:webHidden/>
              </w:rPr>
              <w:t>5</w:t>
            </w:r>
            <w:r>
              <w:rPr>
                <w:noProof/>
                <w:webHidden/>
              </w:rPr>
              <w:fldChar w:fldCharType="end"/>
            </w:r>
          </w:hyperlink>
        </w:p>
        <w:p w14:paraId="61A79C54" w14:textId="77777777" w:rsidR="00354D62" w:rsidRDefault="00354D62">
          <w:pPr>
            <w:pStyle w:val="TOC3"/>
            <w:tabs>
              <w:tab w:val="left" w:pos="1320"/>
              <w:tab w:val="right" w:leader="dot" w:pos="9345"/>
            </w:tabs>
            <w:rPr>
              <w:rFonts w:asciiTheme="minorHAnsi" w:eastAsiaTheme="minorEastAsia" w:hAnsiTheme="minorHAnsi"/>
              <w:noProof/>
              <w:lang w:eastAsia="es-ES"/>
            </w:rPr>
          </w:pPr>
          <w:hyperlink w:anchor="_Toc481736324" w:history="1">
            <w:r w:rsidRPr="00A843C5">
              <w:rPr>
                <w:rStyle w:val="Hyperlink"/>
                <w:noProof/>
              </w:rPr>
              <w:t>4.1.1</w:t>
            </w:r>
            <w:r>
              <w:rPr>
                <w:rFonts w:asciiTheme="minorHAnsi" w:eastAsiaTheme="minorEastAsia" w:hAnsiTheme="minorHAnsi"/>
                <w:noProof/>
                <w:lang w:eastAsia="es-ES"/>
              </w:rPr>
              <w:tab/>
            </w:r>
            <w:r w:rsidRPr="00A843C5">
              <w:rPr>
                <w:rStyle w:val="Hyperlink"/>
                <w:noProof/>
              </w:rPr>
              <w:t>Filtros seleccionables</w:t>
            </w:r>
            <w:r>
              <w:rPr>
                <w:noProof/>
                <w:webHidden/>
              </w:rPr>
              <w:tab/>
            </w:r>
            <w:r>
              <w:rPr>
                <w:noProof/>
                <w:webHidden/>
              </w:rPr>
              <w:fldChar w:fldCharType="begin"/>
            </w:r>
            <w:r>
              <w:rPr>
                <w:noProof/>
                <w:webHidden/>
              </w:rPr>
              <w:instrText xml:space="preserve"> PAGEREF _Toc481736324 \h </w:instrText>
            </w:r>
            <w:r>
              <w:rPr>
                <w:noProof/>
                <w:webHidden/>
              </w:rPr>
            </w:r>
            <w:r>
              <w:rPr>
                <w:noProof/>
                <w:webHidden/>
              </w:rPr>
              <w:fldChar w:fldCharType="separate"/>
            </w:r>
            <w:r>
              <w:rPr>
                <w:noProof/>
                <w:webHidden/>
              </w:rPr>
              <w:t>7</w:t>
            </w:r>
            <w:r>
              <w:rPr>
                <w:noProof/>
                <w:webHidden/>
              </w:rPr>
              <w:fldChar w:fldCharType="end"/>
            </w:r>
          </w:hyperlink>
        </w:p>
        <w:p w14:paraId="76251D8D" w14:textId="77777777" w:rsidR="00354D62" w:rsidRDefault="00354D62">
          <w:pPr>
            <w:pStyle w:val="TOC3"/>
            <w:tabs>
              <w:tab w:val="left" w:pos="1320"/>
              <w:tab w:val="right" w:leader="dot" w:pos="9345"/>
            </w:tabs>
            <w:rPr>
              <w:rFonts w:asciiTheme="minorHAnsi" w:eastAsiaTheme="minorEastAsia" w:hAnsiTheme="minorHAnsi"/>
              <w:noProof/>
              <w:lang w:eastAsia="es-ES"/>
            </w:rPr>
          </w:pPr>
          <w:hyperlink w:anchor="_Toc481736325" w:history="1">
            <w:r w:rsidRPr="00A843C5">
              <w:rPr>
                <w:rStyle w:val="Hyperlink"/>
                <w:noProof/>
              </w:rPr>
              <w:t>4.1.2</w:t>
            </w:r>
            <w:r>
              <w:rPr>
                <w:rFonts w:asciiTheme="minorHAnsi" w:eastAsiaTheme="minorEastAsia" w:hAnsiTheme="minorHAnsi"/>
                <w:noProof/>
                <w:lang w:eastAsia="es-ES"/>
              </w:rPr>
              <w:tab/>
            </w:r>
            <w:r w:rsidRPr="00A843C5">
              <w:rPr>
                <w:rStyle w:val="Hyperlink"/>
                <w:noProof/>
              </w:rPr>
              <w:t>Registro</w:t>
            </w:r>
            <w:r>
              <w:rPr>
                <w:noProof/>
                <w:webHidden/>
              </w:rPr>
              <w:tab/>
            </w:r>
            <w:r>
              <w:rPr>
                <w:noProof/>
                <w:webHidden/>
              </w:rPr>
              <w:fldChar w:fldCharType="begin"/>
            </w:r>
            <w:r>
              <w:rPr>
                <w:noProof/>
                <w:webHidden/>
              </w:rPr>
              <w:instrText xml:space="preserve"> PAGEREF _Toc481736325 \h </w:instrText>
            </w:r>
            <w:r>
              <w:rPr>
                <w:noProof/>
                <w:webHidden/>
              </w:rPr>
            </w:r>
            <w:r>
              <w:rPr>
                <w:noProof/>
                <w:webHidden/>
              </w:rPr>
              <w:fldChar w:fldCharType="separate"/>
            </w:r>
            <w:r>
              <w:rPr>
                <w:noProof/>
                <w:webHidden/>
              </w:rPr>
              <w:t>9</w:t>
            </w:r>
            <w:r>
              <w:rPr>
                <w:noProof/>
                <w:webHidden/>
              </w:rPr>
              <w:fldChar w:fldCharType="end"/>
            </w:r>
          </w:hyperlink>
        </w:p>
        <w:p w14:paraId="08EB9EAA" w14:textId="77777777" w:rsidR="00354D62" w:rsidRDefault="00354D62">
          <w:pPr>
            <w:pStyle w:val="TOC4"/>
            <w:tabs>
              <w:tab w:val="left" w:pos="1760"/>
              <w:tab w:val="right" w:leader="dot" w:pos="9345"/>
            </w:tabs>
            <w:rPr>
              <w:rFonts w:asciiTheme="minorHAnsi" w:eastAsiaTheme="minorEastAsia" w:hAnsiTheme="minorHAnsi"/>
              <w:noProof/>
              <w:lang w:eastAsia="es-ES"/>
            </w:rPr>
          </w:pPr>
          <w:hyperlink w:anchor="_Toc481736326" w:history="1">
            <w:r w:rsidRPr="00A843C5">
              <w:rPr>
                <w:rStyle w:val="Hyperlink"/>
                <w:bCs/>
                <w:noProof/>
              </w:rPr>
              <w:t>4.1.2.1</w:t>
            </w:r>
            <w:r>
              <w:rPr>
                <w:rFonts w:asciiTheme="minorHAnsi" w:eastAsiaTheme="minorEastAsia" w:hAnsiTheme="minorHAnsi"/>
                <w:noProof/>
                <w:lang w:eastAsia="es-ES"/>
              </w:rPr>
              <w:tab/>
            </w:r>
            <w:r w:rsidRPr="00A843C5">
              <w:rPr>
                <w:rStyle w:val="Hyperlink"/>
                <w:bCs/>
                <w:noProof/>
              </w:rPr>
              <w:t>Movimiento</w:t>
            </w:r>
            <w:r>
              <w:rPr>
                <w:noProof/>
                <w:webHidden/>
              </w:rPr>
              <w:tab/>
            </w:r>
            <w:r>
              <w:rPr>
                <w:noProof/>
                <w:webHidden/>
              </w:rPr>
              <w:fldChar w:fldCharType="begin"/>
            </w:r>
            <w:r>
              <w:rPr>
                <w:noProof/>
                <w:webHidden/>
              </w:rPr>
              <w:instrText xml:space="preserve"> PAGEREF _Toc481736326 \h </w:instrText>
            </w:r>
            <w:r>
              <w:rPr>
                <w:noProof/>
                <w:webHidden/>
              </w:rPr>
            </w:r>
            <w:r>
              <w:rPr>
                <w:noProof/>
                <w:webHidden/>
              </w:rPr>
              <w:fldChar w:fldCharType="separate"/>
            </w:r>
            <w:r>
              <w:rPr>
                <w:noProof/>
                <w:webHidden/>
              </w:rPr>
              <w:t>10</w:t>
            </w:r>
            <w:r>
              <w:rPr>
                <w:noProof/>
                <w:webHidden/>
              </w:rPr>
              <w:fldChar w:fldCharType="end"/>
            </w:r>
          </w:hyperlink>
        </w:p>
        <w:p w14:paraId="52329DB9" w14:textId="77777777" w:rsidR="00354D62" w:rsidRDefault="00354D62">
          <w:pPr>
            <w:pStyle w:val="TOC4"/>
            <w:tabs>
              <w:tab w:val="left" w:pos="1760"/>
              <w:tab w:val="right" w:leader="dot" w:pos="9345"/>
            </w:tabs>
            <w:rPr>
              <w:rFonts w:asciiTheme="minorHAnsi" w:eastAsiaTheme="minorEastAsia" w:hAnsiTheme="minorHAnsi"/>
              <w:noProof/>
              <w:lang w:eastAsia="es-ES"/>
            </w:rPr>
          </w:pPr>
          <w:hyperlink w:anchor="_Toc481736327" w:history="1">
            <w:r w:rsidRPr="00A843C5">
              <w:rPr>
                <w:rStyle w:val="Hyperlink"/>
                <w:noProof/>
              </w:rPr>
              <w:t>4.1.2.2</w:t>
            </w:r>
            <w:r>
              <w:rPr>
                <w:rFonts w:asciiTheme="minorHAnsi" w:eastAsiaTheme="minorEastAsia" w:hAnsiTheme="minorHAnsi"/>
                <w:noProof/>
                <w:lang w:eastAsia="es-ES"/>
              </w:rPr>
              <w:tab/>
            </w:r>
            <w:r w:rsidRPr="00A843C5">
              <w:rPr>
                <w:rStyle w:val="Hyperlink"/>
                <w:noProof/>
              </w:rPr>
              <w:t>Traslado</w:t>
            </w:r>
            <w:r>
              <w:rPr>
                <w:noProof/>
                <w:webHidden/>
              </w:rPr>
              <w:tab/>
            </w:r>
            <w:r>
              <w:rPr>
                <w:noProof/>
                <w:webHidden/>
              </w:rPr>
              <w:fldChar w:fldCharType="begin"/>
            </w:r>
            <w:r>
              <w:rPr>
                <w:noProof/>
                <w:webHidden/>
              </w:rPr>
              <w:instrText xml:space="preserve"> PAGEREF _Toc481736327 \h </w:instrText>
            </w:r>
            <w:r>
              <w:rPr>
                <w:noProof/>
                <w:webHidden/>
              </w:rPr>
            </w:r>
            <w:r>
              <w:rPr>
                <w:noProof/>
                <w:webHidden/>
              </w:rPr>
              <w:fldChar w:fldCharType="separate"/>
            </w:r>
            <w:r>
              <w:rPr>
                <w:noProof/>
                <w:webHidden/>
              </w:rPr>
              <w:t>12</w:t>
            </w:r>
            <w:r>
              <w:rPr>
                <w:noProof/>
                <w:webHidden/>
              </w:rPr>
              <w:fldChar w:fldCharType="end"/>
            </w:r>
          </w:hyperlink>
        </w:p>
        <w:p w14:paraId="7AD9A45C" w14:textId="77777777" w:rsidR="00354D62" w:rsidRDefault="00354D62">
          <w:pPr>
            <w:pStyle w:val="TOC4"/>
            <w:tabs>
              <w:tab w:val="left" w:pos="1760"/>
              <w:tab w:val="right" w:leader="dot" w:pos="9345"/>
            </w:tabs>
            <w:rPr>
              <w:rFonts w:asciiTheme="minorHAnsi" w:eastAsiaTheme="minorEastAsia" w:hAnsiTheme="minorHAnsi"/>
              <w:noProof/>
              <w:lang w:eastAsia="es-ES"/>
            </w:rPr>
          </w:pPr>
          <w:hyperlink w:anchor="_Toc481736328" w:history="1">
            <w:r w:rsidRPr="00A843C5">
              <w:rPr>
                <w:rStyle w:val="Hyperlink"/>
                <w:noProof/>
              </w:rPr>
              <w:t>4.1.2.3</w:t>
            </w:r>
            <w:r>
              <w:rPr>
                <w:rFonts w:asciiTheme="minorHAnsi" w:eastAsiaTheme="minorEastAsia" w:hAnsiTheme="minorHAnsi"/>
                <w:noProof/>
                <w:lang w:eastAsia="es-ES"/>
              </w:rPr>
              <w:tab/>
            </w:r>
            <w:r w:rsidRPr="00A843C5">
              <w:rPr>
                <w:rStyle w:val="Hyperlink"/>
                <w:noProof/>
              </w:rPr>
              <w:t>Retirada</w:t>
            </w:r>
            <w:r>
              <w:rPr>
                <w:noProof/>
                <w:webHidden/>
              </w:rPr>
              <w:tab/>
            </w:r>
            <w:r>
              <w:rPr>
                <w:noProof/>
                <w:webHidden/>
              </w:rPr>
              <w:fldChar w:fldCharType="begin"/>
            </w:r>
            <w:r>
              <w:rPr>
                <w:noProof/>
                <w:webHidden/>
              </w:rPr>
              <w:instrText xml:space="preserve"> PAGEREF _Toc481736328 \h </w:instrText>
            </w:r>
            <w:r>
              <w:rPr>
                <w:noProof/>
                <w:webHidden/>
              </w:rPr>
            </w:r>
            <w:r>
              <w:rPr>
                <w:noProof/>
                <w:webHidden/>
              </w:rPr>
              <w:fldChar w:fldCharType="separate"/>
            </w:r>
            <w:r>
              <w:rPr>
                <w:noProof/>
                <w:webHidden/>
              </w:rPr>
              <w:t>14</w:t>
            </w:r>
            <w:r>
              <w:rPr>
                <w:noProof/>
                <w:webHidden/>
              </w:rPr>
              <w:fldChar w:fldCharType="end"/>
            </w:r>
          </w:hyperlink>
        </w:p>
        <w:p w14:paraId="0A835BAE" w14:textId="77777777" w:rsidR="00354D62" w:rsidRDefault="00354D62">
          <w:pPr>
            <w:pStyle w:val="TOC1"/>
            <w:tabs>
              <w:tab w:val="left" w:pos="440"/>
              <w:tab w:val="right" w:leader="dot" w:pos="9345"/>
            </w:tabs>
            <w:rPr>
              <w:rFonts w:asciiTheme="minorHAnsi" w:eastAsiaTheme="minorEastAsia" w:hAnsiTheme="minorHAnsi"/>
              <w:noProof/>
              <w:lang w:eastAsia="es-ES"/>
            </w:rPr>
          </w:pPr>
          <w:hyperlink w:anchor="_Toc481736329" w:history="1">
            <w:r w:rsidRPr="00A843C5">
              <w:rPr>
                <w:rStyle w:val="Hyperlink"/>
                <w:noProof/>
              </w:rPr>
              <w:t>5</w:t>
            </w:r>
            <w:r>
              <w:rPr>
                <w:rFonts w:asciiTheme="minorHAnsi" w:eastAsiaTheme="minorEastAsia" w:hAnsiTheme="minorHAnsi"/>
                <w:noProof/>
                <w:lang w:eastAsia="es-ES"/>
              </w:rPr>
              <w:tab/>
            </w:r>
            <w:r w:rsidRPr="00A843C5">
              <w:rPr>
                <w:rStyle w:val="Hyperlink"/>
                <w:noProof/>
              </w:rPr>
              <w:t>Listado de averías</w:t>
            </w:r>
            <w:r>
              <w:rPr>
                <w:noProof/>
                <w:webHidden/>
              </w:rPr>
              <w:tab/>
            </w:r>
            <w:r>
              <w:rPr>
                <w:noProof/>
                <w:webHidden/>
              </w:rPr>
              <w:fldChar w:fldCharType="begin"/>
            </w:r>
            <w:r>
              <w:rPr>
                <w:noProof/>
                <w:webHidden/>
              </w:rPr>
              <w:instrText xml:space="preserve"> PAGEREF _Toc481736329 \h </w:instrText>
            </w:r>
            <w:r>
              <w:rPr>
                <w:noProof/>
                <w:webHidden/>
              </w:rPr>
            </w:r>
            <w:r>
              <w:rPr>
                <w:noProof/>
                <w:webHidden/>
              </w:rPr>
              <w:fldChar w:fldCharType="separate"/>
            </w:r>
            <w:r>
              <w:rPr>
                <w:noProof/>
                <w:webHidden/>
              </w:rPr>
              <w:t>16</w:t>
            </w:r>
            <w:r>
              <w:rPr>
                <w:noProof/>
                <w:webHidden/>
              </w:rPr>
              <w:fldChar w:fldCharType="end"/>
            </w:r>
          </w:hyperlink>
        </w:p>
        <w:p w14:paraId="54B807AD" w14:textId="77777777" w:rsidR="0002015D" w:rsidRDefault="005A6774">
          <w:r>
            <w:rPr>
              <w:b/>
              <w:bCs/>
              <w:noProof/>
            </w:rPr>
            <w:fldChar w:fldCharType="end"/>
          </w:r>
        </w:p>
      </w:sdtContent>
    </w:sdt>
    <w:p w14:paraId="54B807AE" w14:textId="77777777" w:rsidR="00E51910" w:rsidRDefault="00E51910">
      <w:pPr>
        <w:jc w:val="left"/>
      </w:pPr>
    </w:p>
    <w:p w14:paraId="54B807AF" w14:textId="77777777" w:rsidR="00F9297D" w:rsidRDefault="00F9297D">
      <w:pPr>
        <w:jc w:val="left"/>
      </w:pPr>
      <w:r>
        <w:br w:type="page"/>
      </w:r>
    </w:p>
    <w:p w14:paraId="54B807B0" w14:textId="6BE78F73" w:rsidR="00E51910" w:rsidRDefault="00D17E9F" w:rsidP="00F9297D">
      <w:pPr>
        <w:pStyle w:val="Heading1"/>
      </w:pPr>
      <w:bookmarkStart w:id="1" w:name="_Toc481736319"/>
      <w:r>
        <w:lastRenderedPageBreak/>
        <w:t>Objeto del document</w:t>
      </w:r>
      <w:r w:rsidR="00485091">
        <w:t>o</w:t>
      </w:r>
      <w:bookmarkEnd w:id="1"/>
    </w:p>
    <w:p w14:paraId="54B807B1" w14:textId="368C35E9" w:rsidR="009E11E7" w:rsidRDefault="009E11E7" w:rsidP="009E11E7">
      <w:r>
        <w:t>El objetivo del presente documento es servir como guía para la gestión de equipamiento incluido dentro del nuevo contrato de mantenimiento</w:t>
      </w:r>
      <w:r w:rsidR="00EE0A56">
        <w:t xml:space="preserve"> hardware</w:t>
      </w:r>
      <w:r>
        <w:t>, proporcionando a los usuarios involucrados las opciones necesarias</w:t>
      </w:r>
      <w:r w:rsidR="001C43DF">
        <w:t>,</w:t>
      </w:r>
      <w:r>
        <w:t xml:space="preserve"> para que realicen las diferentes tareas de forma rápida y eficaz.</w:t>
      </w:r>
    </w:p>
    <w:p w14:paraId="54B807B2" w14:textId="7269CA02" w:rsidR="00B57E0A" w:rsidRDefault="00B57E0A" w:rsidP="009E11E7">
      <w:r>
        <w:t>En este documento vamos a detallar cada una de las opciones que va a tener los usuarios con el perfil de Técnico S</w:t>
      </w:r>
      <w:r w:rsidR="001C43DF">
        <w:t xml:space="preserve">oporte </w:t>
      </w:r>
      <w:r>
        <w:t xml:space="preserve">Local, para </w:t>
      </w:r>
      <w:r w:rsidR="001C43DF">
        <w:t>gestionar</w:t>
      </w:r>
      <w:r>
        <w:t xml:space="preserve"> </w:t>
      </w:r>
      <w:r w:rsidR="001C43DF">
        <w:t xml:space="preserve">el </w:t>
      </w:r>
      <w:r>
        <w:t xml:space="preserve">equipamiento </w:t>
      </w:r>
      <w:r w:rsidR="001C43DF">
        <w:t>asociado al</w:t>
      </w:r>
      <w:r>
        <w:t xml:space="preserve"> nuevo contrato de mantenimiento</w:t>
      </w:r>
      <w:r w:rsidR="00EE0A56">
        <w:t xml:space="preserve"> hardware</w:t>
      </w:r>
      <w:r w:rsidR="001C43DF">
        <w:t>:</w:t>
      </w:r>
    </w:p>
    <w:p w14:paraId="54B807B3" w14:textId="77777777" w:rsidR="00862434" w:rsidRDefault="001C43DF">
      <w:pPr>
        <w:pStyle w:val="ListParagraph"/>
        <w:numPr>
          <w:ilvl w:val="0"/>
          <w:numId w:val="24"/>
        </w:numPr>
      </w:pPr>
      <w:r>
        <w:t>Peticiones de retirada de equipamiento</w:t>
      </w:r>
    </w:p>
    <w:p w14:paraId="54B807B4" w14:textId="77777777" w:rsidR="00862434" w:rsidRDefault="001C43DF">
      <w:pPr>
        <w:pStyle w:val="ListParagraph"/>
        <w:numPr>
          <w:ilvl w:val="0"/>
          <w:numId w:val="24"/>
        </w:numPr>
      </w:pPr>
      <w:r>
        <w:t>Peticiones de traslado de equipamiento (entre centros diferentes)</w:t>
      </w:r>
    </w:p>
    <w:p w14:paraId="54B807B5" w14:textId="77777777" w:rsidR="00862434" w:rsidRDefault="001C43DF">
      <w:pPr>
        <w:pStyle w:val="ListParagraph"/>
        <w:numPr>
          <w:ilvl w:val="0"/>
          <w:numId w:val="24"/>
        </w:numPr>
      </w:pPr>
      <w:r>
        <w:t>Peticiones de movimiento de equipamiento (cambio de ubicación en el mismo centro)</w:t>
      </w:r>
    </w:p>
    <w:p w14:paraId="54B807B6" w14:textId="36FD8476" w:rsidR="00862434" w:rsidRDefault="003D02A6">
      <w:pPr>
        <w:pStyle w:val="ListParagraph"/>
        <w:numPr>
          <w:ilvl w:val="0"/>
          <w:numId w:val="24"/>
        </w:numPr>
      </w:pPr>
      <w:r>
        <w:t>Averías</w:t>
      </w:r>
      <w:r w:rsidR="001C43DF">
        <w:t xml:space="preserve"> </w:t>
      </w:r>
      <w:r w:rsidR="00EE0A56">
        <w:t>hardware</w:t>
      </w:r>
    </w:p>
    <w:p w14:paraId="54B807B7" w14:textId="77777777" w:rsidR="006E40AC" w:rsidRDefault="00D17E9F" w:rsidP="006E40AC">
      <w:pPr>
        <w:pStyle w:val="Heading1"/>
      </w:pPr>
      <w:bookmarkStart w:id="2" w:name="_Toc481736320"/>
      <w:r>
        <w:t>Identificación y acceso</w:t>
      </w:r>
      <w:bookmarkEnd w:id="2"/>
    </w:p>
    <w:p w14:paraId="54B807B8" w14:textId="77777777" w:rsidR="00D17E9F" w:rsidRDefault="00D17E9F" w:rsidP="00EE0A56">
      <w:r>
        <w:t>La Web Técnica de CGES</w:t>
      </w:r>
      <w:r w:rsidRPr="006A5093">
        <w:t xml:space="preserve"> será accesible mediante un navegador de internet desde Red Corpo</w:t>
      </w:r>
      <w:r>
        <w:t>rativa de la Junta de Andalucía</w:t>
      </w:r>
      <w:r w:rsidR="003D02A6">
        <w:t>,</w:t>
      </w:r>
      <w:r>
        <w:t xml:space="preserve"> </w:t>
      </w:r>
      <w:r w:rsidR="00EB0310">
        <w:t>me</w:t>
      </w:r>
      <w:r>
        <w:t>diante usuario y contraseña</w:t>
      </w:r>
      <w:r w:rsidR="00EB0310">
        <w:t xml:space="preserve"> de DMSAS.</w:t>
      </w:r>
    </w:p>
    <w:p w14:paraId="54B807BA" w14:textId="54676F47" w:rsidR="00EB0310" w:rsidRDefault="00EB0310" w:rsidP="00EE0A56">
      <w:r>
        <w:t>Una vez introducidos el usuario y contraseña, el sistema realiza</w:t>
      </w:r>
      <w:r w:rsidR="003D02A6">
        <w:t>rá</w:t>
      </w:r>
      <w:r>
        <w:t xml:space="preserve"> la autenticación del mismo sobre el dominio DMSAS</w:t>
      </w:r>
      <w:r w:rsidR="003D02A6">
        <w:t>,</w:t>
      </w:r>
      <w:r>
        <w:t xml:space="preserve"> y compr</w:t>
      </w:r>
      <w:r w:rsidR="003D02A6">
        <w:t>obará</w:t>
      </w:r>
      <w:r>
        <w:t xml:space="preserve"> que el usuario también está dado de alta </w:t>
      </w:r>
      <w:r w:rsidR="003D02A6">
        <w:t xml:space="preserve">en la Web Técnica. </w:t>
      </w:r>
      <w:r>
        <w:t xml:space="preserve">Si </w:t>
      </w:r>
      <w:r w:rsidR="00F25491">
        <w:t xml:space="preserve">la autenticación es </w:t>
      </w:r>
      <w:r w:rsidR="00422E27">
        <w:t>correcta</w:t>
      </w:r>
      <w:r w:rsidR="00F25491">
        <w:t xml:space="preserve"> en ambos sistemas, </w:t>
      </w:r>
      <w:r w:rsidR="003D02A6">
        <w:t xml:space="preserve">se </w:t>
      </w:r>
      <w:r w:rsidR="00F25491">
        <w:t>accederá a la aplicación directamente</w:t>
      </w:r>
      <w:r>
        <w:t>.</w:t>
      </w:r>
    </w:p>
    <w:p w14:paraId="1172BC87" w14:textId="6E82824B" w:rsidR="00296324" w:rsidRDefault="00456BD4" w:rsidP="00422E27">
      <w:pPr>
        <w:pStyle w:val="Caption"/>
        <w:ind w:left="-426"/>
      </w:pPr>
      <w:r w:rsidRPr="00456BD4">
        <w:rPr>
          <w:noProof/>
          <w:lang w:val="es-ES" w:eastAsia="es-ES"/>
        </w:rPr>
        <w:drawing>
          <wp:inline distT="0" distB="0" distL="0" distR="0" wp14:anchorId="0FBB040A" wp14:editId="05C19ECE">
            <wp:extent cx="6355356" cy="2410329"/>
            <wp:effectExtent l="19050" t="19050" r="26670" b="28575"/>
            <wp:docPr id="21" name="Picture 21" descr="C:\Users\amdiapar\Desktop\2016-12-20 14_07_02-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diapar\Desktop\2016-12-20 14_07_02-CGES _ Centro de Gestión de Servicios TIC - Web Técnica - Internet Explorer.png"/>
                    <pic:cNvPicPr>
                      <a:picLocks noChangeAspect="1" noChangeArrowheads="1"/>
                    </pic:cNvPicPr>
                  </pic:nvPicPr>
                  <pic:blipFill rotWithShape="1">
                    <a:blip r:embed="rId19">
                      <a:extLst>
                        <a:ext uri="{28A0092B-C50C-407E-A947-70E740481C1C}">
                          <a14:useLocalDpi xmlns:a14="http://schemas.microsoft.com/office/drawing/2010/main" val="0"/>
                        </a:ext>
                      </a:extLst>
                    </a:blip>
                    <a:srcRect l="3150"/>
                    <a:stretch/>
                  </pic:blipFill>
                  <pic:spPr bwMode="auto">
                    <a:xfrm>
                      <a:off x="0" y="0"/>
                      <a:ext cx="6356989" cy="2410948"/>
                    </a:xfrm>
                    <a:prstGeom prst="rect">
                      <a:avLst/>
                    </a:prstGeom>
                    <a:noFill/>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88292EE" w14:textId="7D01EA60" w:rsidR="00295C23" w:rsidRDefault="00EE0A56" w:rsidP="00EE0A56">
      <w:pPr>
        <w:pStyle w:val="Caption"/>
      </w:pPr>
      <w:r>
        <w:t>Figura</w:t>
      </w:r>
      <w:r w:rsidR="00295C23">
        <w:t xml:space="preserve"> </w:t>
      </w:r>
      <w:r w:rsidR="00295C23">
        <w:fldChar w:fldCharType="begin"/>
      </w:r>
      <w:r w:rsidR="00295C23">
        <w:instrText xml:space="preserve"> SEQ Ilustración \* ARABIC </w:instrText>
      </w:r>
      <w:r w:rsidR="00295C23">
        <w:fldChar w:fldCharType="separate"/>
      </w:r>
      <w:r w:rsidR="00BA7F6C">
        <w:rPr>
          <w:noProof/>
        </w:rPr>
        <w:t>1</w:t>
      </w:r>
      <w:r w:rsidR="00295C23">
        <w:fldChar w:fldCharType="end"/>
      </w:r>
      <w:r>
        <w:t>: Acceso a NWT</w:t>
      </w:r>
    </w:p>
    <w:p w14:paraId="54B807BE" w14:textId="77777777" w:rsidR="00EB0310" w:rsidRDefault="00EB0310" w:rsidP="00C00AEA">
      <w:r>
        <w:t>En caso de que el usuario y contraseña no sean válidos</w:t>
      </w:r>
      <w:r w:rsidR="00F25491">
        <w:t>,</w:t>
      </w:r>
      <w:r>
        <w:t xml:space="preserve"> aparecer</w:t>
      </w:r>
      <w:r w:rsidR="00F25491">
        <w:t>á el siguiente mensaje de error:</w:t>
      </w:r>
    </w:p>
    <w:p w14:paraId="32BD48A8" w14:textId="77777777" w:rsidR="00BC7FC9" w:rsidRDefault="00683338" w:rsidP="004F0404">
      <w:pPr>
        <w:spacing w:after="120" w:line="240" w:lineRule="auto"/>
        <w:jc w:val="center"/>
      </w:pPr>
      <w:r>
        <w:rPr>
          <w:noProof/>
          <w:lang w:eastAsia="es-ES"/>
        </w:rPr>
        <w:lastRenderedPageBreak/>
        <w:drawing>
          <wp:inline distT="0" distB="0" distL="0" distR="0" wp14:anchorId="54B8088E" wp14:editId="6A91D421">
            <wp:extent cx="5439535" cy="1647619"/>
            <wp:effectExtent l="19050" t="19050" r="8890" b="1016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stretch>
                      <a:fillRect/>
                    </a:stretch>
                  </pic:blipFill>
                  <pic:spPr bwMode="auto">
                    <a:xfrm>
                      <a:off x="0" y="0"/>
                      <a:ext cx="5439535" cy="1647619"/>
                    </a:xfrm>
                    <a:prstGeom prst="rect">
                      <a:avLst/>
                    </a:prstGeom>
                    <a:noFill/>
                    <a:ln w="9525" cap="flat" cmpd="sng" algn="ctr">
                      <a:solidFill>
                        <a:srgbClr val="4F81BD"/>
                      </a:solidFill>
                      <a:prstDash val="solid"/>
                      <a:round/>
                      <a:headEnd type="none" w="med" len="med"/>
                      <a:tailEnd type="none" w="med" len="med"/>
                    </a:ln>
                  </pic:spPr>
                </pic:pic>
              </a:graphicData>
            </a:graphic>
          </wp:inline>
        </w:drawing>
      </w:r>
    </w:p>
    <w:p w14:paraId="21D2253C" w14:textId="246AC4B6" w:rsidR="001D2408" w:rsidRPr="001D2408" w:rsidRDefault="00422E27" w:rsidP="00EA54A1">
      <w:pPr>
        <w:pStyle w:val="Caption"/>
      </w:pPr>
      <w:r>
        <w:t xml:space="preserve">Figura </w:t>
      </w:r>
      <w:r>
        <w:fldChar w:fldCharType="begin"/>
      </w:r>
      <w:r>
        <w:instrText xml:space="preserve"> SEQ Ilustración \* ARABIC </w:instrText>
      </w:r>
      <w:r>
        <w:fldChar w:fldCharType="separate"/>
      </w:r>
      <w:r w:rsidR="00BA7F6C">
        <w:rPr>
          <w:noProof/>
        </w:rPr>
        <w:t>2</w:t>
      </w:r>
      <w:r>
        <w:fldChar w:fldCharType="end"/>
      </w:r>
      <w:r>
        <w:t xml:space="preserve">: </w:t>
      </w:r>
      <w:r w:rsidR="00EA54A1">
        <w:t>Error en la autentificación</w:t>
      </w:r>
    </w:p>
    <w:p w14:paraId="54B807C1" w14:textId="2F093696" w:rsidR="00A17319" w:rsidRDefault="00F25491" w:rsidP="00EA54A1">
      <w:r>
        <w:t>Desde el botón</w:t>
      </w:r>
      <w:r w:rsidR="00683338">
        <w:t xml:space="preserve"> podrá acceder a la aplicación de AGESCON para la gestión de credenciales de usuario.</w:t>
      </w:r>
    </w:p>
    <w:p w14:paraId="54B807C3" w14:textId="00F546C7" w:rsidR="004148F5" w:rsidRDefault="00A448DA" w:rsidP="004148F5">
      <w:pPr>
        <w:pStyle w:val="Heading1"/>
      </w:pPr>
      <w:bookmarkStart w:id="3" w:name="_Toc481736321"/>
      <w:r>
        <w:t>Menú de Actividades</w:t>
      </w:r>
      <w:bookmarkEnd w:id="3"/>
    </w:p>
    <w:p w14:paraId="54B807C4" w14:textId="618F3B6F" w:rsidR="004F32AA" w:rsidRDefault="001C43DF" w:rsidP="004F32AA">
      <w:r>
        <w:t xml:space="preserve">Al acceder con el </w:t>
      </w:r>
      <w:r w:rsidR="004F32AA">
        <w:t>usuario de DMSAS, se habilitar</w:t>
      </w:r>
      <w:r>
        <w:t>á</w:t>
      </w:r>
      <w:r w:rsidR="004F32AA">
        <w:t xml:space="preserve"> la siguiente pantalla</w:t>
      </w:r>
      <w:r>
        <w:t xml:space="preserve">, </w:t>
      </w:r>
      <w:r w:rsidR="004F32AA">
        <w:t>para gestionar</w:t>
      </w:r>
      <w:r w:rsidR="00EA54A1">
        <w:t xml:space="preserve"> la actividad requerida: </w:t>
      </w:r>
      <w:r w:rsidR="00C00AEA">
        <w:t xml:space="preserve">listado mantenimiento básico </w:t>
      </w:r>
      <w:r>
        <w:t xml:space="preserve">o </w:t>
      </w:r>
      <w:r w:rsidR="00C00AEA">
        <w:t xml:space="preserve">listado </w:t>
      </w:r>
      <w:r>
        <w:t>averías</w:t>
      </w:r>
      <w:r w:rsidR="00EA54A1">
        <w:t xml:space="preserve"> hardware</w:t>
      </w:r>
      <w:r w:rsidR="004F32AA">
        <w:t>.</w:t>
      </w:r>
    </w:p>
    <w:p w14:paraId="1EBA8A56" w14:textId="28BCDBE3" w:rsidR="0082547A" w:rsidRDefault="007A6BD1" w:rsidP="00C00AEA">
      <w:pPr>
        <w:pStyle w:val="Caption"/>
      </w:pPr>
      <w:r w:rsidRPr="007A6BD1">
        <w:rPr>
          <w:noProof/>
          <w:lang w:val="es-ES" w:eastAsia="es-ES"/>
        </w:rPr>
        <w:drawing>
          <wp:inline distT="0" distB="0" distL="0" distR="0" wp14:anchorId="44EF6D6C" wp14:editId="53218779">
            <wp:extent cx="5252285" cy="2250219"/>
            <wp:effectExtent l="19050" t="19050" r="24765" b="17145"/>
            <wp:docPr id="58" name="Picture 58" descr="C:\Users\amdiapar\Desktop\2016-12-20 08_31_16-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diapar\Desktop\2016-12-20 08_31_16-CGES _ Centro de Gestión de Servicios TIC - Web Técnica - Internet Explorer.png"/>
                    <pic:cNvPicPr>
                      <a:picLocks noChangeAspect="1" noChangeArrowheads="1"/>
                    </pic:cNvPicPr>
                  </pic:nvPicPr>
                  <pic:blipFill rotWithShape="1">
                    <a:blip r:embed="rId21">
                      <a:extLst>
                        <a:ext uri="{28A0092B-C50C-407E-A947-70E740481C1C}">
                          <a14:useLocalDpi xmlns:a14="http://schemas.microsoft.com/office/drawing/2010/main" val="0"/>
                        </a:ext>
                      </a:extLst>
                    </a:blip>
                    <a:srcRect b="26228"/>
                    <a:stretch/>
                  </pic:blipFill>
                  <pic:spPr bwMode="auto">
                    <a:xfrm>
                      <a:off x="0" y="0"/>
                      <a:ext cx="5298103" cy="2269849"/>
                    </a:xfrm>
                    <a:prstGeom prst="rect">
                      <a:avLst/>
                    </a:prstGeom>
                    <a:noFill/>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497A05F" w14:textId="3D5AADD9"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3</w:t>
      </w:r>
      <w:r>
        <w:fldChar w:fldCharType="end"/>
      </w:r>
      <w:r>
        <w:t xml:space="preserve">: </w:t>
      </w:r>
      <w:r w:rsidR="00C00AEA">
        <w:t>menú de actividades</w:t>
      </w:r>
    </w:p>
    <w:p w14:paraId="54B807CB" w14:textId="77777777" w:rsidR="004F32AA" w:rsidRDefault="004F32AA" w:rsidP="004F32AA">
      <w:pPr>
        <w:pStyle w:val="Heading1"/>
      </w:pPr>
      <w:bookmarkStart w:id="4" w:name="_Toc481736322"/>
      <w:r>
        <w:t>Listado de Mantenimiento Básico</w:t>
      </w:r>
      <w:bookmarkEnd w:id="4"/>
    </w:p>
    <w:p w14:paraId="54B807CC" w14:textId="77777777" w:rsidR="0001074D" w:rsidRDefault="009F0F35" w:rsidP="0001074D">
      <w:r>
        <w:t>A través</w:t>
      </w:r>
      <w:r w:rsidR="0018209F">
        <w:t xml:space="preserve"> del combo de Listado de Mantenimiento Básico, </w:t>
      </w:r>
      <w:r w:rsidR="001C43DF">
        <w:t>se</w:t>
      </w:r>
      <w:r w:rsidR="0018209F">
        <w:t xml:space="preserve"> va</w:t>
      </w:r>
      <w:r w:rsidR="001C43DF">
        <w:t>n</w:t>
      </w:r>
      <w:r w:rsidR="0018209F">
        <w:t xml:space="preserve"> a poder realizar dos acciones</w:t>
      </w:r>
      <w:r w:rsidR="001C43DF">
        <w:t>:</w:t>
      </w:r>
    </w:p>
    <w:p w14:paraId="54B807CD" w14:textId="77777777" w:rsidR="00862434" w:rsidRDefault="0018209F">
      <w:pPr>
        <w:pStyle w:val="ListParagraph"/>
        <w:numPr>
          <w:ilvl w:val="0"/>
          <w:numId w:val="25"/>
        </w:numPr>
      </w:pPr>
      <w:r>
        <w:t>Filtrar para la búsqueda de una solicitud</w:t>
      </w:r>
      <w:r w:rsidR="004341DE">
        <w:t>.</w:t>
      </w:r>
    </w:p>
    <w:p w14:paraId="54B807CE" w14:textId="77777777" w:rsidR="00862434" w:rsidRDefault="0018209F">
      <w:pPr>
        <w:pStyle w:val="ListParagraph"/>
        <w:numPr>
          <w:ilvl w:val="0"/>
          <w:numId w:val="25"/>
        </w:numPr>
      </w:pPr>
      <w:r>
        <w:t>Registrar una solicitud.</w:t>
      </w:r>
    </w:p>
    <w:p w14:paraId="54B807CF" w14:textId="77777777" w:rsidR="00862434" w:rsidRDefault="004341DE">
      <w:r>
        <w:t>Estas acciones se realizarán para tres tipos de actuación:</w:t>
      </w:r>
    </w:p>
    <w:p w14:paraId="54B807D0" w14:textId="77777777" w:rsidR="00862434" w:rsidRDefault="004341DE" w:rsidP="00C00AEA">
      <w:pPr>
        <w:pStyle w:val="ListParagraph"/>
        <w:keepNext/>
        <w:numPr>
          <w:ilvl w:val="0"/>
          <w:numId w:val="26"/>
        </w:numPr>
        <w:ind w:left="714" w:hanging="357"/>
      </w:pPr>
      <w:r>
        <w:lastRenderedPageBreak/>
        <w:t>Movimientos</w:t>
      </w:r>
    </w:p>
    <w:p w14:paraId="54B807D1" w14:textId="77777777" w:rsidR="00862434" w:rsidRDefault="003F6FAC">
      <w:pPr>
        <w:pStyle w:val="ListParagraph"/>
        <w:numPr>
          <w:ilvl w:val="0"/>
          <w:numId w:val="26"/>
        </w:numPr>
      </w:pPr>
      <w:r>
        <w:t>Traslados</w:t>
      </w:r>
    </w:p>
    <w:p w14:paraId="54B807D2" w14:textId="77777777" w:rsidR="00862434" w:rsidRDefault="004341DE" w:rsidP="007B04ED">
      <w:pPr>
        <w:pStyle w:val="ListParagraph"/>
        <w:numPr>
          <w:ilvl w:val="0"/>
          <w:numId w:val="26"/>
        </w:numPr>
        <w:spacing w:after="120"/>
        <w:ind w:left="714" w:hanging="357"/>
      </w:pPr>
      <w:r>
        <w:t>Retiradas</w:t>
      </w:r>
    </w:p>
    <w:p w14:paraId="54B807D3" w14:textId="2462F042" w:rsidR="0018209F" w:rsidRDefault="0018209F" w:rsidP="00C00AEA">
      <w:pPr>
        <w:pStyle w:val="Heading2"/>
        <w:tabs>
          <w:tab w:val="clear" w:pos="1426"/>
        </w:tabs>
        <w:ind w:left="567"/>
      </w:pPr>
      <w:bookmarkStart w:id="5" w:name="_Toc481736323"/>
      <w:r>
        <w:t xml:space="preserve">Filtros de </w:t>
      </w:r>
      <w:r w:rsidR="0046750F">
        <w:t>Búsqueda</w:t>
      </w:r>
      <w:bookmarkEnd w:id="5"/>
    </w:p>
    <w:p w14:paraId="54B807D4" w14:textId="77777777" w:rsidR="0018209F" w:rsidRDefault="0018209F" w:rsidP="008226EA">
      <w:r>
        <w:t xml:space="preserve">El usuario va a poder realizar una búsqueda de una solicitud </w:t>
      </w:r>
      <w:r w:rsidR="00BD5E7F">
        <w:t>a través</w:t>
      </w:r>
      <w:r>
        <w:t xml:space="preserve"> de los filtros de texto.</w:t>
      </w:r>
    </w:p>
    <w:p w14:paraId="54B807D5" w14:textId="3E8D81F0" w:rsidR="0018209F" w:rsidRDefault="0018209F" w:rsidP="007B04ED">
      <w:pPr>
        <w:spacing w:after="120"/>
      </w:pPr>
      <w:r>
        <w:t>Con estos filtros el usuario introduce los datos que dispone de la solicitud y mediante el botón de Filtrar se le realiza la búsqueda solicitada.</w:t>
      </w:r>
      <w:r w:rsidR="008226EA">
        <w:t xml:space="preserve"> En la</w:t>
      </w:r>
      <w:r w:rsidR="00392CCD">
        <w:t xml:space="preserve"> siguiente imagen</w:t>
      </w:r>
      <w:r w:rsidR="008226EA">
        <w:t>, vemos como realizar una búsqueda por el código de la solicitud.</w:t>
      </w:r>
    </w:p>
    <w:p w14:paraId="34E5A71C" w14:textId="77777777" w:rsidR="00313964" w:rsidRDefault="0018209F" w:rsidP="007B04ED">
      <w:pPr>
        <w:pStyle w:val="Caption"/>
        <w:ind w:left="-426"/>
      </w:pPr>
      <w:r>
        <w:rPr>
          <w:noProof/>
          <w:lang w:val="es-ES" w:eastAsia="es-ES"/>
        </w:rPr>
        <w:drawing>
          <wp:inline distT="0" distB="0" distL="0" distR="0" wp14:anchorId="54B80892" wp14:editId="5311F250">
            <wp:extent cx="6440557" cy="2306688"/>
            <wp:effectExtent l="19050" t="19050" r="17780" b="17780"/>
            <wp:docPr id="32" name="Imagen 5" descr="C:\Users\amdiapar\Desktop\2016-04-14 09_32_55-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diapar\Desktop\2016-04-14 09_32_55-CGES _ Centro de Gestión de Servicios TIC - Web Técnica.png"/>
                    <pic:cNvPicPr>
                      <a:picLocks noChangeAspect="1" noChangeArrowheads="1"/>
                    </pic:cNvPicPr>
                  </pic:nvPicPr>
                  <pic:blipFill>
                    <a:blip r:embed="rId22" cstate="print"/>
                    <a:srcRect/>
                    <a:stretch>
                      <a:fillRect/>
                    </a:stretch>
                  </pic:blipFill>
                  <pic:spPr bwMode="auto">
                    <a:xfrm>
                      <a:off x="0" y="0"/>
                      <a:ext cx="6446885" cy="2308954"/>
                    </a:xfrm>
                    <a:prstGeom prst="rect">
                      <a:avLst/>
                    </a:prstGeom>
                    <a:noFill/>
                    <a:ln w="9525">
                      <a:solidFill>
                        <a:schemeClr val="accent1"/>
                      </a:solidFill>
                      <a:miter lim="800000"/>
                      <a:headEnd/>
                      <a:tailEnd/>
                    </a:ln>
                  </pic:spPr>
                </pic:pic>
              </a:graphicData>
            </a:graphic>
          </wp:inline>
        </w:drawing>
      </w:r>
    </w:p>
    <w:p w14:paraId="17F01FBA" w14:textId="3F492A36"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4</w:t>
      </w:r>
      <w:r>
        <w:fldChar w:fldCharType="end"/>
      </w:r>
      <w:r>
        <w:t xml:space="preserve">: </w:t>
      </w:r>
      <w:r w:rsidR="004F0404">
        <w:t>filtros de búsquedas</w:t>
      </w:r>
      <w:r w:rsidR="00392CCD">
        <w:t xml:space="preserve"> código solicitud</w:t>
      </w:r>
    </w:p>
    <w:p w14:paraId="6245ECC8" w14:textId="0AA24961" w:rsidR="008226EA" w:rsidRDefault="00392CCD" w:rsidP="007B04ED">
      <w:pPr>
        <w:spacing w:after="120"/>
      </w:pPr>
      <w:r>
        <w:t>También se pueden realizar búsquedas introduciendo caracteres en el resto de atributos, y este nos devolverá cadenas que coinciden con los caracteres introducidos</w:t>
      </w:r>
      <w:r w:rsidR="007B04ED">
        <w:t xml:space="preserve">. A continuación </w:t>
      </w:r>
      <w:r w:rsidR="00640BBC">
        <w:t>varias</w:t>
      </w:r>
      <w:r w:rsidR="007B04ED">
        <w:t xml:space="preserve"> imágenes con ejemplos:</w:t>
      </w:r>
    </w:p>
    <w:p w14:paraId="68E85565" w14:textId="77777777" w:rsidR="00313964" w:rsidRDefault="0018209F" w:rsidP="007B04ED">
      <w:pPr>
        <w:pStyle w:val="ListParagraph"/>
        <w:spacing w:after="0"/>
        <w:ind w:left="-426"/>
        <w:jc w:val="center"/>
      </w:pPr>
      <w:r>
        <w:rPr>
          <w:noProof/>
          <w:lang w:eastAsia="es-ES"/>
        </w:rPr>
        <w:drawing>
          <wp:inline distT="0" distB="0" distL="0" distR="0" wp14:anchorId="54B80894" wp14:editId="2C2D6ED8">
            <wp:extent cx="6321287" cy="2718196"/>
            <wp:effectExtent l="19050" t="19050" r="22860" b="25400"/>
            <wp:docPr id="34" name="Imagen 6" descr="C:\Users\amdiapar\Desktop\2016-04-14 09_33_57-C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diapar\Desktop\2016-04-14 09_33_57-CGES.png"/>
                    <pic:cNvPicPr>
                      <a:picLocks noChangeAspect="1" noChangeArrowheads="1"/>
                    </pic:cNvPicPr>
                  </pic:nvPicPr>
                  <pic:blipFill>
                    <a:blip r:embed="rId23" cstate="print"/>
                    <a:srcRect/>
                    <a:stretch>
                      <a:fillRect/>
                    </a:stretch>
                  </pic:blipFill>
                  <pic:spPr bwMode="auto">
                    <a:xfrm>
                      <a:off x="0" y="0"/>
                      <a:ext cx="6338329" cy="2725524"/>
                    </a:xfrm>
                    <a:prstGeom prst="rect">
                      <a:avLst/>
                    </a:prstGeom>
                    <a:noFill/>
                    <a:ln w="9525">
                      <a:solidFill>
                        <a:schemeClr val="accent1"/>
                      </a:solidFill>
                      <a:miter lim="800000"/>
                      <a:headEnd/>
                      <a:tailEnd/>
                    </a:ln>
                  </pic:spPr>
                </pic:pic>
              </a:graphicData>
            </a:graphic>
          </wp:inline>
        </w:drawing>
      </w:r>
    </w:p>
    <w:p w14:paraId="71FDD36C" w14:textId="3C5694D1"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5</w:t>
      </w:r>
      <w:r>
        <w:fldChar w:fldCharType="end"/>
      </w:r>
      <w:r>
        <w:t xml:space="preserve">: </w:t>
      </w:r>
      <w:r w:rsidR="008226EA">
        <w:t>filtro de búsqueda</w:t>
      </w:r>
      <w:r w:rsidR="00392CCD">
        <w:t xml:space="preserve"> con caracteres</w:t>
      </w:r>
    </w:p>
    <w:p w14:paraId="3F1E5248" w14:textId="77777777" w:rsidR="00313964" w:rsidRDefault="00240E43" w:rsidP="007B04ED">
      <w:pPr>
        <w:pStyle w:val="ListParagraph"/>
        <w:spacing w:after="120"/>
        <w:ind w:left="-426"/>
      </w:pPr>
      <w:r w:rsidRPr="00240E43">
        <w:rPr>
          <w:noProof/>
          <w:lang w:eastAsia="es-ES"/>
        </w:rPr>
        <w:lastRenderedPageBreak/>
        <w:drawing>
          <wp:inline distT="0" distB="0" distL="0" distR="0" wp14:anchorId="15D383DC" wp14:editId="584CE571">
            <wp:extent cx="6424654" cy="2746436"/>
            <wp:effectExtent l="19050" t="19050" r="14605" b="15875"/>
            <wp:docPr id="18" name="Picture 18" descr="C:\Users\amdiapar\Desktop\2016-12-14 12_28_13-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diapar\Desktop\2016-12-14 12_28_13-CGES _ Centro de Gestión de Servicios TIC - Web Técnica - Internet Explorer.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31848" cy="2749511"/>
                    </a:xfrm>
                    <a:prstGeom prst="rect">
                      <a:avLst/>
                    </a:prstGeom>
                    <a:noFill/>
                    <a:ln>
                      <a:solidFill>
                        <a:schemeClr val="accent1"/>
                      </a:solidFill>
                    </a:ln>
                  </pic:spPr>
                </pic:pic>
              </a:graphicData>
            </a:graphic>
          </wp:inline>
        </w:drawing>
      </w:r>
    </w:p>
    <w:p w14:paraId="31A4C08F" w14:textId="138DB0B6"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6</w:t>
      </w:r>
      <w:r>
        <w:fldChar w:fldCharType="end"/>
      </w:r>
      <w:r>
        <w:t xml:space="preserve">: </w:t>
      </w:r>
      <w:r w:rsidR="00392CCD">
        <w:t>filtro de búsqueda con caracteres</w:t>
      </w:r>
    </w:p>
    <w:p w14:paraId="23A46A12" w14:textId="2D9CE1AF" w:rsidR="00074365" w:rsidRDefault="000C7B0F" w:rsidP="007B04ED">
      <w:r>
        <w:t xml:space="preserve">Una vez introducidos los datos de búsqueda devolverá un listado de </w:t>
      </w:r>
      <w:r w:rsidR="00CF3F6A">
        <w:t>solicitudes,</w:t>
      </w:r>
      <w:r>
        <w:t xml:space="preserve"> en base a los </w:t>
      </w:r>
      <w:r w:rsidR="007B04ED">
        <w:t>datos y filtros utilizados</w:t>
      </w:r>
      <w:r>
        <w:t xml:space="preserve"> por el usuario.</w:t>
      </w:r>
    </w:p>
    <w:p w14:paraId="23702B7D" w14:textId="77777777" w:rsidR="00313964" w:rsidRDefault="00A92F0D" w:rsidP="007B04ED">
      <w:pPr>
        <w:spacing w:after="120"/>
        <w:ind w:left="-425"/>
      </w:pPr>
      <w:r>
        <w:rPr>
          <w:noProof/>
          <w:lang w:eastAsia="es-ES"/>
        </w:rPr>
        <w:drawing>
          <wp:inline distT="0" distB="0" distL="0" distR="0" wp14:anchorId="54B80896" wp14:editId="122E78F0">
            <wp:extent cx="6562725" cy="3010623"/>
            <wp:effectExtent l="19050" t="19050" r="9525" b="18415"/>
            <wp:docPr id="41" name="Imagen 8" descr="C:\Users\amdiapar\Desktop\2016-04-14 10_40_23-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diapar\Desktop\2016-04-14 10_40_23-CGES _ Centro de Gestión de Servicios TIC - Web Técnica.png"/>
                    <pic:cNvPicPr>
                      <a:picLocks noChangeAspect="1" noChangeArrowheads="1"/>
                    </pic:cNvPicPr>
                  </pic:nvPicPr>
                  <pic:blipFill>
                    <a:blip r:embed="rId25" cstate="print"/>
                    <a:srcRect/>
                    <a:stretch>
                      <a:fillRect/>
                    </a:stretch>
                  </pic:blipFill>
                  <pic:spPr bwMode="auto">
                    <a:xfrm>
                      <a:off x="0" y="0"/>
                      <a:ext cx="6562725" cy="3010623"/>
                    </a:xfrm>
                    <a:prstGeom prst="rect">
                      <a:avLst/>
                    </a:prstGeom>
                    <a:noFill/>
                    <a:ln w="9525">
                      <a:solidFill>
                        <a:schemeClr val="accent1"/>
                      </a:solidFill>
                      <a:miter lim="800000"/>
                      <a:headEnd/>
                      <a:tailEnd/>
                    </a:ln>
                  </pic:spPr>
                </pic:pic>
              </a:graphicData>
            </a:graphic>
          </wp:inline>
        </w:drawing>
      </w:r>
    </w:p>
    <w:p w14:paraId="187BFE33" w14:textId="7AE6A0C1"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7</w:t>
      </w:r>
      <w:r>
        <w:fldChar w:fldCharType="end"/>
      </w:r>
      <w:r>
        <w:t xml:space="preserve">: </w:t>
      </w:r>
      <w:r w:rsidR="007B04ED">
        <w:t>listados de solicitudes según filtros utilizados</w:t>
      </w:r>
    </w:p>
    <w:p w14:paraId="54B807DE" w14:textId="77777777" w:rsidR="00A92F0D" w:rsidRDefault="00A92F0D" w:rsidP="004F32AA">
      <w:r>
        <w:t xml:space="preserve">Al seleccionar la solicitud </w:t>
      </w:r>
      <w:r w:rsidR="005D0109">
        <w:t>mostrará la información de detalle de</w:t>
      </w:r>
      <w:r>
        <w:t xml:space="preserve"> la solicitud seleccionada.</w:t>
      </w:r>
    </w:p>
    <w:p w14:paraId="4D2E404F" w14:textId="77777777" w:rsidR="00313964" w:rsidRDefault="00A92F0D" w:rsidP="007B04ED">
      <w:pPr>
        <w:spacing w:after="120"/>
        <w:ind w:left="-425"/>
      </w:pPr>
      <w:r>
        <w:rPr>
          <w:noProof/>
          <w:lang w:eastAsia="es-ES"/>
        </w:rPr>
        <w:lastRenderedPageBreak/>
        <w:drawing>
          <wp:inline distT="0" distB="0" distL="0" distR="0" wp14:anchorId="54B80898" wp14:editId="028F5A77">
            <wp:extent cx="6448507" cy="3846573"/>
            <wp:effectExtent l="19050" t="19050" r="9525" b="20955"/>
            <wp:docPr id="46" name="Imagen 9" descr="C:\Users\amdiapar\Desktop\2016-04-14 10_41_54-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diapar\Desktop\2016-04-14 10_41_54-CGES _ Centro de Gestión de Servicios TIC - Web Técnica.png"/>
                    <pic:cNvPicPr>
                      <a:picLocks noChangeAspect="1" noChangeArrowheads="1"/>
                    </pic:cNvPicPr>
                  </pic:nvPicPr>
                  <pic:blipFill>
                    <a:blip r:embed="rId26" cstate="print"/>
                    <a:srcRect/>
                    <a:stretch>
                      <a:fillRect/>
                    </a:stretch>
                  </pic:blipFill>
                  <pic:spPr bwMode="auto">
                    <a:xfrm>
                      <a:off x="0" y="0"/>
                      <a:ext cx="6454073" cy="3849893"/>
                    </a:xfrm>
                    <a:prstGeom prst="rect">
                      <a:avLst/>
                    </a:prstGeom>
                    <a:noFill/>
                    <a:ln w="9525">
                      <a:solidFill>
                        <a:schemeClr val="accent1"/>
                      </a:solidFill>
                      <a:miter lim="800000"/>
                      <a:headEnd/>
                      <a:tailEnd/>
                    </a:ln>
                  </pic:spPr>
                </pic:pic>
              </a:graphicData>
            </a:graphic>
          </wp:inline>
        </w:drawing>
      </w:r>
    </w:p>
    <w:p w14:paraId="7E23C58A" w14:textId="678D8160"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8</w:t>
      </w:r>
      <w:r>
        <w:fldChar w:fldCharType="end"/>
      </w:r>
      <w:r>
        <w:t xml:space="preserve">: </w:t>
      </w:r>
      <w:r w:rsidR="007B04ED">
        <w:t>detalle de una solicitud</w:t>
      </w:r>
    </w:p>
    <w:p w14:paraId="54B807E1" w14:textId="77777777" w:rsidR="00A92F0D" w:rsidRDefault="00F57A2F" w:rsidP="00E27F11">
      <w:r>
        <w:t>Mediante el botón limpiar filtros podemos comenzar a lanzar una nueva búsqueda ya que limpia todos los campos que hayamos utilizado.</w:t>
      </w:r>
    </w:p>
    <w:p w14:paraId="54B807E3" w14:textId="77777777" w:rsidR="00F57A2F" w:rsidRDefault="007C65FE" w:rsidP="007B04ED">
      <w:pPr>
        <w:pStyle w:val="Heading3"/>
      </w:pPr>
      <w:bookmarkStart w:id="6" w:name="_Toc481736324"/>
      <w:r w:rsidRPr="007C65FE">
        <w:t>Filtros seleccionables</w:t>
      </w:r>
      <w:bookmarkEnd w:id="6"/>
    </w:p>
    <w:p w14:paraId="54B807E4" w14:textId="77777777" w:rsidR="00F57A2F" w:rsidRDefault="00F57A2F" w:rsidP="00E27F11">
      <w:r>
        <w:t>La búsqueda de solicitudes también se puede realizar mediante los filtros seleccionables.</w:t>
      </w:r>
    </w:p>
    <w:p w14:paraId="54B807E5" w14:textId="77777777" w:rsidR="004F32AA" w:rsidRDefault="00F57A2F" w:rsidP="00E27F11">
      <w:r>
        <w:t>Vamos a poder filtrar por Tipo de actuación y por Modo consulta.</w:t>
      </w:r>
    </w:p>
    <w:p w14:paraId="0438E6A1" w14:textId="080C49E0" w:rsidR="00E27F11" w:rsidRPr="00AF0701" w:rsidRDefault="00F57A2F" w:rsidP="003A40D6">
      <w:pPr>
        <w:rPr>
          <w:rStyle w:val="Strong"/>
        </w:rPr>
      </w:pPr>
      <w:r w:rsidRPr="00AF0701">
        <w:rPr>
          <w:rStyle w:val="Strong"/>
        </w:rPr>
        <w:t>Tipo de actuación</w:t>
      </w:r>
      <w:r w:rsidR="00AF0701">
        <w:rPr>
          <w:rStyle w:val="Strong"/>
        </w:rPr>
        <w:t>:</w:t>
      </w:r>
    </w:p>
    <w:p w14:paraId="54B807E6" w14:textId="3D71E779" w:rsidR="00F57A2F" w:rsidRDefault="00F57A2F" w:rsidP="00E27F11">
      <w:pPr>
        <w:pStyle w:val="ListParagraph"/>
        <w:numPr>
          <w:ilvl w:val="0"/>
          <w:numId w:val="30"/>
        </w:numPr>
      </w:pPr>
      <w:r>
        <w:t>Petición.</w:t>
      </w:r>
      <w:r w:rsidR="00E27F11">
        <w:t xml:space="preserve"> </w:t>
      </w:r>
      <w:r>
        <w:t>Man</w:t>
      </w:r>
      <w:r w:rsidR="00E27F11">
        <w:t>t</w:t>
      </w:r>
      <w:r>
        <w:t>enimiento.</w:t>
      </w:r>
      <w:r w:rsidR="00E27F11">
        <w:t xml:space="preserve"> Movimiento</w:t>
      </w:r>
    </w:p>
    <w:p w14:paraId="54B807E7" w14:textId="177F74BB" w:rsidR="00F57A2F" w:rsidRDefault="00F57A2F" w:rsidP="00E27F11">
      <w:pPr>
        <w:pStyle w:val="ListParagraph"/>
        <w:numPr>
          <w:ilvl w:val="0"/>
          <w:numId w:val="30"/>
        </w:numPr>
      </w:pPr>
      <w:r>
        <w:t>Petición.</w:t>
      </w:r>
      <w:r w:rsidR="00E27F11">
        <w:t xml:space="preserve"> </w:t>
      </w:r>
      <w:r>
        <w:t>Mantenimiento.</w:t>
      </w:r>
      <w:r w:rsidR="00E27F11">
        <w:t xml:space="preserve"> </w:t>
      </w:r>
      <w:r>
        <w:t>Traslado</w:t>
      </w:r>
    </w:p>
    <w:p w14:paraId="54B807E8" w14:textId="6B8B1E4C" w:rsidR="00F57A2F" w:rsidRDefault="00F57A2F" w:rsidP="00E27F11">
      <w:pPr>
        <w:pStyle w:val="ListParagraph"/>
        <w:numPr>
          <w:ilvl w:val="0"/>
          <w:numId w:val="30"/>
        </w:numPr>
      </w:pPr>
      <w:r>
        <w:t>Petición.</w:t>
      </w:r>
      <w:r w:rsidR="00E27F11">
        <w:t xml:space="preserve"> </w:t>
      </w:r>
      <w:r>
        <w:t>Mantenimiento.</w:t>
      </w:r>
      <w:r w:rsidR="00E27F11">
        <w:t xml:space="preserve"> </w:t>
      </w:r>
      <w:r>
        <w:t>Retirada</w:t>
      </w:r>
    </w:p>
    <w:p w14:paraId="54B807E9" w14:textId="77777777" w:rsidR="00F57A2F" w:rsidRDefault="00F57A2F" w:rsidP="00E27F11">
      <w:r>
        <w:t>Estas son los tres tipos de peticiones que se van a poder buscar mediante este filtro.</w:t>
      </w:r>
    </w:p>
    <w:p w14:paraId="0BE1A7C4" w14:textId="77777777" w:rsidR="00313964" w:rsidRDefault="00F57A2F" w:rsidP="00E27F11">
      <w:pPr>
        <w:spacing w:after="120"/>
        <w:ind w:left="-425"/>
      </w:pPr>
      <w:r>
        <w:rPr>
          <w:noProof/>
          <w:lang w:eastAsia="es-ES"/>
        </w:rPr>
        <w:lastRenderedPageBreak/>
        <w:drawing>
          <wp:inline distT="0" distB="0" distL="0" distR="0" wp14:anchorId="54B8089A" wp14:editId="3A5E850A">
            <wp:extent cx="6400897" cy="2496709"/>
            <wp:effectExtent l="19050" t="19050" r="19050" b="18415"/>
            <wp:docPr id="47" name="Imagen 10" descr="C:\Users\amdiapar\Desktop\2016-04-14 10_52_52-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diapar\Desktop\2016-04-14 10_52_52-CGES _ Centro de Gestión de Servicios TIC - Web Técnica.png"/>
                    <pic:cNvPicPr>
                      <a:picLocks noChangeAspect="1" noChangeArrowheads="1"/>
                    </pic:cNvPicPr>
                  </pic:nvPicPr>
                  <pic:blipFill>
                    <a:blip r:embed="rId27" cstate="print"/>
                    <a:srcRect/>
                    <a:stretch>
                      <a:fillRect/>
                    </a:stretch>
                  </pic:blipFill>
                  <pic:spPr bwMode="auto">
                    <a:xfrm>
                      <a:off x="0" y="0"/>
                      <a:ext cx="6405400" cy="2498465"/>
                    </a:xfrm>
                    <a:prstGeom prst="rect">
                      <a:avLst/>
                    </a:prstGeom>
                    <a:noFill/>
                    <a:ln w="9525">
                      <a:solidFill>
                        <a:schemeClr val="accent1"/>
                      </a:solidFill>
                      <a:miter lim="800000"/>
                      <a:headEnd/>
                      <a:tailEnd/>
                    </a:ln>
                  </pic:spPr>
                </pic:pic>
              </a:graphicData>
            </a:graphic>
          </wp:inline>
        </w:drawing>
      </w:r>
    </w:p>
    <w:p w14:paraId="3D5E48B4" w14:textId="04DFF194"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9</w:t>
      </w:r>
      <w:r>
        <w:fldChar w:fldCharType="end"/>
      </w:r>
      <w:r>
        <w:t xml:space="preserve">: </w:t>
      </w:r>
      <w:r w:rsidR="00E27F11">
        <w:t>búsqueda por tipo de actuación</w:t>
      </w:r>
    </w:p>
    <w:p w14:paraId="5A7ACC2C" w14:textId="77777777" w:rsidR="00AF0701" w:rsidRPr="00AF0701" w:rsidRDefault="00F57A2F" w:rsidP="00AF0701">
      <w:pPr>
        <w:rPr>
          <w:rStyle w:val="Strong"/>
        </w:rPr>
      </w:pPr>
      <w:r w:rsidRPr="00AF0701">
        <w:rPr>
          <w:rStyle w:val="Strong"/>
        </w:rPr>
        <w:t>Modo consulta:</w:t>
      </w:r>
    </w:p>
    <w:p w14:paraId="54B807ED" w14:textId="5A064999" w:rsidR="001E7D36" w:rsidRDefault="00AF0701" w:rsidP="00AF0701">
      <w:r>
        <w:t>Realiza la búsqueda de s</w:t>
      </w:r>
      <w:r w:rsidR="001E7D36">
        <w:t xml:space="preserve">olicitudes </w:t>
      </w:r>
      <w:r>
        <w:t>que pueden ser a</w:t>
      </w:r>
      <w:r w:rsidR="00F57A2F">
        <w:t xml:space="preserve">ctuales como </w:t>
      </w:r>
      <w:r>
        <w:t xml:space="preserve">más </w:t>
      </w:r>
      <w:r w:rsidR="00F57A2F">
        <w:t>antiguas.</w:t>
      </w:r>
    </w:p>
    <w:p w14:paraId="54B807EE" w14:textId="02EDD3D9" w:rsidR="00A01EBA" w:rsidRDefault="00A01EBA" w:rsidP="00AF0701">
      <w:pPr>
        <w:pStyle w:val="ListParagraph"/>
        <w:numPr>
          <w:ilvl w:val="0"/>
          <w:numId w:val="31"/>
        </w:numPr>
      </w:pPr>
      <w:r>
        <w:t xml:space="preserve">Actuales: Son todas aquellas solicitudes creadas por el usuario y </w:t>
      </w:r>
      <w:r w:rsidR="004C4C2E">
        <w:t>asignadas</w:t>
      </w:r>
      <w:r w:rsidR="00AF0701">
        <w:t xml:space="preserve"> a él.</w:t>
      </w:r>
    </w:p>
    <w:p w14:paraId="54B807EF" w14:textId="77777777" w:rsidR="00A01EBA" w:rsidRDefault="00A01EBA" w:rsidP="00AF0701">
      <w:pPr>
        <w:pStyle w:val="ListParagraph"/>
        <w:numPr>
          <w:ilvl w:val="0"/>
          <w:numId w:val="31"/>
        </w:numPr>
      </w:pPr>
      <w:r>
        <w:t>Histórico: Son todas aquellas solicitud</w:t>
      </w:r>
      <w:r w:rsidR="004C4C2E">
        <w:t>es creadas por el usuario o sobre las que haya actuado.</w:t>
      </w:r>
    </w:p>
    <w:p w14:paraId="54B807F0" w14:textId="77183AF2" w:rsidR="00F57A2F" w:rsidRDefault="00F57A2F" w:rsidP="00AF0701">
      <w:r>
        <w:t xml:space="preserve">Para ambas opciones </w:t>
      </w:r>
      <w:r w:rsidR="004C4C2E">
        <w:t xml:space="preserve">devolverá </w:t>
      </w:r>
      <w:r>
        <w:t>el listado de solicitudes</w:t>
      </w:r>
      <w:r w:rsidR="00D5255E">
        <w:t xml:space="preserve">, desde dicho listado </w:t>
      </w:r>
      <w:r w:rsidR="004C4C2E">
        <w:t xml:space="preserve">permitirá </w:t>
      </w:r>
      <w:r w:rsidR="00D5255E">
        <w:t>seleccionar la solicitud deseada.</w:t>
      </w:r>
      <w:r>
        <w:t xml:space="preserve"> </w:t>
      </w:r>
    </w:p>
    <w:p w14:paraId="2B6D8D77" w14:textId="77777777" w:rsidR="00313964" w:rsidRDefault="003F3720" w:rsidP="009332AD">
      <w:pPr>
        <w:pStyle w:val="Caption"/>
        <w:ind w:left="-425"/>
      </w:pPr>
      <w:r>
        <w:rPr>
          <w:noProof/>
          <w:lang w:val="es-ES" w:eastAsia="es-ES"/>
        </w:rPr>
        <w:lastRenderedPageBreak/>
        <w:drawing>
          <wp:inline distT="0" distB="0" distL="0" distR="0" wp14:anchorId="54B8089C" wp14:editId="1FBE30AE">
            <wp:extent cx="6368994" cy="4190393"/>
            <wp:effectExtent l="19050" t="19050" r="13335" b="19685"/>
            <wp:docPr id="48" name="Imagen 11" descr="C:\Users\amdiapar\Desktop\2016-04-14 10_58_12-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mdiapar\Desktop\2016-04-14 10_58_12-CGES _ Centro de Gestión de Servicios TIC - Web Técnica.png"/>
                    <pic:cNvPicPr>
                      <a:picLocks noChangeAspect="1" noChangeArrowheads="1"/>
                    </pic:cNvPicPr>
                  </pic:nvPicPr>
                  <pic:blipFill>
                    <a:blip r:embed="rId28" cstate="print"/>
                    <a:srcRect/>
                    <a:stretch>
                      <a:fillRect/>
                    </a:stretch>
                  </pic:blipFill>
                  <pic:spPr bwMode="auto">
                    <a:xfrm>
                      <a:off x="0" y="0"/>
                      <a:ext cx="6370617" cy="4191461"/>
                    </a:xfrm>
                    <a:prstGeom prst="rect">
                      <a:avLst/>
                    </a:prstGeom>
                    <a:noFill/>
                    <a:ln w="9525">
                      <a:solidFill>
                        <a:schemeClr val="accent1"/>
                      </a:solidFill>
                      <a:miter lim="800000"/>
                      <a:headEnd/>
                      <a:tailEnd/>
                    </a:ln>
                  </pic:spPr>
                </pic:pic>
              </a:graphicData>
            </a:graphic>
          </wp:inline>
        </w:drawing>
      </w:r>
    </w:p>
    <w:p w14:paraId="6517E7BF" w14:textId="6E6B4AD7"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10</w:t>
      </w:r>
      <w:r>
        <w:fldChar w:fldCharType="end"/>
      </w:r>
      <w:r>
        <w:t xml:space="preserve">: </w:t>
      </w:r>
      <w:r w:rsidR="00AF0701">
        <w:t>listado de solicitudes</w:t>
      </w:r>
    </w:p>
    <w:p w14:paraId="54B807F4" w14:textId="77777777" w:rsidR="009F0F35" w:rsidRPr="001D4DA1" w:rsidRDefault="009F0F35" w:rsidP="00AF0701">
      <w:pPr>
        <w:pStyle w:val="Heading3"/>
      </w:pPr>
      <w:bookmarkStart w:id="7" w:name="_Toc481736325"/>
      <w:r w:rsidRPr="001D4DA1">
        <w:t>Registro</w:t>
      </w:r>
      <w:bookmarkEnd w:id="7"/>
    </w:p>
    <w:p w14:paraId="54B807F5" w14:textId="77777777" w:rsidR="00F1527A" w:rsidRDefault="00F1527A" w:rsidP="009332AD">
      <w:pPr>
        <w:spacing w:after="120"/>
      </w:pPr>
      <w:r>
        <w:t>A través de esta acción el usuario puede crear solicitudes de Mantenimiento Básico.</w:t>
      </w:r>
    </w:p>
    <w:p w14:paraId="78C800F6" w14:textId="1D7C4742" w:rsidR="00E11A7A" w:rsidRDefault="009332AD" w:rsidP="009332AD">
      <w:pPr>
        <w:spacing w:after="120"/>
      </w:pPr>
      <w:r>
        <w:t xml:space="preserve">Nos mostrara </w:t>
      </w:r>
      <w:r w:rsidR="003C2E03">
        <w:t xml:space="preserve">la pantalla de </w:t>
      </w:r>
      <w:r>
        <w:t>nueva solicitud donde debemos rellenar todos los campos, ver siguiente imagen:</w:t>
      </w:r>
    </w:p>
    <w:p w14:paraId="5E25BE4F" w14:textId="77777777" w:rsidR="00313964" w:rsidRDefault="00E11A7A" w:rsidP="009332AD">
      <w:pPr>
        <w:keepNext/>
        <w:spacing w:after="120"/>
        <w:ind w:left="-425"/>
      </w:pPr>
      <w:r w:rsidRPr="00E11A7A">
        <w:rPr>
          <w:noProof/>
          <w:lang w:eastAsia="es-ES"/>
        </w:rPr>
        <w:drawing>
          <wp:inline distT="0" distB="0" distL="0" distR="0" wp14:anchorId="125E46D7" wp14:editId="742FAAD3">
            <wp:extent cx="6538418" cy="2234316"/>
            <wp:effectExtent l="19050" t="19050" r="15240" b="13970"/>
            <wp:docPr id="22" name="Picture 22" descr="C:\Users\amdiapar\Desktop\2016-12-14 12_38_07-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diapar\Desktop\2016-12-14 12_38_07-CGES _ Centro de Gestión de Servicios TIC - Web Técnica - Internet Explorer.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545835" cy="2236850"/>
                    </a:xfrm>
                    <a:prstGeom prst="rect">
                      <a:avLst/>
                    </a:prstGeom>
                    <a:noFill/>
                    <a:ln>
                      <a:solidFill>
                        <a:schemeClr val="accent1"/>
                      </a:solidFill>
                    </a:ln>
                  </pic:spPr>
                </pic:pic>
              </a:graphicData>
            </a:graphic>
          </wp:inline>
        </w:drawing>
      </w:r>
    </w:p>
    <w:p w14:paraId="612279BA" w14:textId="6890753C"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11</w:t>
      </w:r>
      <w:r>
        <w:fldChar w:fldCharType="end"/>
      </w:r>
      <w:r>
        <w:t xml:space="preserve">: </w:t>
      </w:r>
      <w:r w:rsidR="009332AD">
        <w:t>nueva solicitud</w:t>
      </w:r>
    </w:p>
    <w:p w14:paraId="54B807F8" w14:textId="2AA0DB64" w:rsidR="00AE4A59" w:rsidRPr="009332AD" w:rsidRDefault="00AE4A59" w:rsidP="009332AD">
      <w:pPr>
        <w:rPr>
          <w:rStyle w:val="Strong"/>
          <w:b w:val="0"/>
        </w:rPr>
      </w:pPr>
      <w:r w:rsidRPr="009332AD">
        <w:rPr>
          <w:rStyle w:val="Strong"/>
          <w:b w:val="0"/>
        </w:rPr>
        <w:lastRenderedPageBreak/>
        <w:t xml:space="preserve">Aquí </w:t>
      </w:r>
      <w:r w:rsidR="00BA7F6C">
        <w:rPr>
          <w:rStyle w:val="Strong"/>
          <w:b w:val="0"/>
        </w:rPr>
        <w:t xml:space="preserve">se </w:t>
      </w:r>
      <w:r w:rsidR="00780BB6" w:rsidRPr="009332AD">
        <w:rPr>
          <w:rStyle w:val="Strong"/>
          <w:b w:val="0"/>
        </w:rPr>
        <w:t xml:space="preserve">registrará </w:t>
      </w:r>
      <w:r w:rsidR="00BA7F6C">
        <w:rPr>
          <w:rStyle w:val="Strong"/>
          <w:b w:val="0"/>
        </w:rPr>
        <w:t xml:space="preserve">las </w:t>
      </w:r>
      <w:r w:rsidR="00512B0C">
        <w:rPr>
          <w:rStyle w:val="Strong"/>
          <w:b w:val="0"/>
        </w:rPr>
        <w:t>solicitudes de Movimiento,</w:t>
      </w:r>
      <w:r w:rsidRPr="009332AD">
        <w:rPr>
          <w:rStyle w:val="Strong"/>
          <w:b w:val="0"/>
        </w:rPr>
        <w:t xml:space="preserve"> Traslado y Retirada.</w:t>
      </w:r>
    </w:p>
    <w:p w14:paraId="60CA3A3B" w14:textId="774073D6" w:rsidR="009332AD" w:rsidRPr="009332AD" w:rsidRDefault="00AE4A59" w:rsidP="00821735">
      <w:pPr>
        <w:pStyle w:val="Heading4"/>
        <w:rPr>
          <w:rStyle w:val="Strong"/>
        </w:rPr>
      </w:pPr>
      <w:bookmarkStart w:id="8" w:name="_Toc481736326"/>
      <w:r w:rsidRPr="009332AD">
        <w:rPr>
          <w:rStyle w:val="Strong"/>
        </w:rPr>
        <w:t>Movimiento</w:t>
      </w:r>
      <w:bookmarkEnd w:id="8"/>
    </w:p>
    <w:p w14:paraId="54B807FC" w14:textId="7B827241" w:rsidR="00AE4A59" w:rsidRDefault="00AE4A59" w:rsidP="009F0F35">
      <w:r>
        <w:t>Mediante esta opción va</w:t>
      </w:r>
      <w:r w:rsidR="0046316D">
        <w:t>mos a poder mover material dentro del mismo centro</w:t>
      </w:r>
      <w:r w:rsidR="00BA7F6C">
        <w:t xml:space="preserve">. Una vez completado todos </w:t>
      </w:r>
      <w:r w:rsidR="00EF28B6">
        <w:t xml:space="preserve">los campos </w:t>
      </w:r>
      <w:r w:rsidR="00BA7F6C">
        <w:t>seleccionamos enviar.</w:t>
      </w:r>
      <w:r w:rsidR="00821735">
        <w:t xml:space="preserve"> Los campos con (*) son campos obligatorios.</w:t>
      </w:r>
    </w:p>
    <w:p w14:paraId="35862811" w14:textId="77777777" w:rsidR="006012C6" w:rsidRDefault="00541540" w:rsidP="009F0F35">
      <w:r>
        <w:t xml:space="preserve">El campo Recursos </w:t>
      </w:r>
      <w:r w:rsidR="00BA7F6C">
        <w:t>S</w:t>
      </w:r>
      <w:r>
        <w:t>eleccionados</w:t>
      </w:r>
      <w:r w:rsidR="00BA7F6C">
        <w:t xml:space="preserve"> (*)</w:t>
      </w:r>
      <w:r>
        <w:t xml:space="preserve"> es un campo que se auto</w:t>
      </w:r>
      <w:r w:rsidR="00821735">
        <w:t xml:space="preserve"> </w:t>
      </w:r>
      <w:r>
        <w:t xml:space="preserve">rellena al </w:t>
      </w:r>
      <w:r w:rsidR="00BA7F6C">
        <w:t>seleccionar</w:t>
      </w:r>
      <w:r>
        <w:t xml:space="preserve"> con el cursor del ratón ya que se encuentra relacionado con el campo número de serie, este campo en definitiva es el nombre del recurso.</w:t>
      </w:r>
      <w:r w:rsidR="006012C6">
        <w:t xml:space="preserve"> </w:t>
      </w:r>
    </w:p>
    <w:p w14:paraId="54B80802" w14:textId="76BBDC07" w:rsidR="00EF28B6" w:rsidRDefault="00780BB6" w:rsidP="009F0F35">
      <w:r>
        <w:t>Devolverá</w:t>
      </w:r>
      <w:r w:rsidR="00EF28B6">
        <w:t xml:space="preserve"> mensaje con el número de petición que se ha generado.</w:t>
      </w:r>
    </w:p>
    <w:p w14:paraId="14C8EA33" w14:textId="0543EF44" w:rsidR="00313964" w:rsidRDefault="00DC40DE" w:rsidP="00640BBC">
      <w:pPr>
        <w:keepNext/>
        <w:spacing w:after="120"/>
        <w:ind w:left="-425"/>
        <w:jc w:val="center"/>
      </w:pPr>
      <w:r w:rsidRPr="00DC40DE">
        <w:rPr>
          <w:noProof/>
          <w:lang w:eastAsia="es-ES"/>
        </w:rPr>
        <w:drawing>
          <wp:inline distT="0" distB="0" distL="0" distR="0" wp14:anchorId="78E618AD" wp14:editId="37599D1D">
            <wp:extent cx="6360007" cy="2181957"/>
            <wp:effectExtent l="19050" t="19050" r="22225" b="27940"/>
            <wp:docPr id="20" name="Picture 20" descr="C:\Users\amdiapar\Desktop\2016-12-15 13_46_05-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diapar\Desktop\2016-12-15 13_46_05-CGES _ Centro de Gestión de Servicios TIC - Web Técnica - Internet Explorer.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75406" cy="2187240"/>
                    </a:xfrm>
                    <a:prstGeom prst="rect">
                      <a:avLst/>
                    </a:prstGeom>
                    <a:noFill/>
                    <a:ln>
                      <a:solidFill>
                        <a:schemeClr val="accent1"/>
                      </a:solidFill>
                    </a:ln>
                  </pic:spPr>
                </pic:pic>
              </a:graphicData>
            </a:graphic>
          </wp:inline>
        </w:drawing>
      </w:r>
    </w:p>
    <w:p w14:paraId="080AC709" w14:textId="3E77782B"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12</w:t>
      </w:r>
      <w:r>
        <w:fldChar w:fldCharType="end"/>
      </w:r>
      <w:r>
        <w:t xml:space="preserve">: </w:t>
      </w:r>
      <w:r w:rsidR="00821735">
        <w:t>creación de solicitud</w:t>
      </w:r>
    </w:p>
    <w:p w14:paraId="54B80806" w14:textId="77777777" w:rsidR="009E0A1E" w:rsidRDefault="00EF28B6" w:rsidP="00821735">
      <w:r>
        <w:t>Una vez g</w:t>
      </w:r>
      <w:r w:rsidR="001E3290">
        <w:t>enerada la solicitud va a pasar</w:t>
      </w:r>
      <w:r>
        <w:t xml:space="preserve"> a manos del</w:t>
      </w:r>
      <w:r w:rsidR="0028288F">
        <w:t xml:space="preserve"> Proveedor,</w:t>
      </w:r>
      <w:r w:rsidR="005D0109">
        <w:t xml:space="preserve"> el cual realizará el presupuesto, para posterior aprobación por </w:t>
      </w:r>
      <w:r w:rsidR="00C232C8">
        <w:t>el Responsable</w:t>
      </w:r>
      <w:r w:rsidR="0028288F">
        <w:t xml:space="preserve"> de contrato.</w:t>
      </w:r>
    </w:p>
    <w:p w14:paraId="54B80807" w14:textId="74970920" w:rsidR="0028288F" w:rsidRDefault="00E52E46" w:rsidP="00821735">
      <w:r>
        <w:t>Mientras tanto el usuario va a poder realizar</w:t>
      </w:r>
      <w:r w:rsidR="00821735">
        <w:t xml:space="preserve"> Acciones sobre dicha solicitud, que se indican a continuación:</w:t>
      </w:r>
    </w:p>
    <w:p w14:paraId="54B80808" w14:textId="0EF8F36F" w:rsidR="001E3290" w:rsidRDefault="001E3290" w:rsidP="00821735">
      <w:pPr>
        <w:pStyle w:val="ListParagraph"/>
        <w:numPr>
          <w:ilvl w:val="0"/>
          <w:numId w:val="32"/>
        </w:numPr>
      </w:pPr>
      <w:r w:rsidRPr="00821735">
        <w:t>Comentar:</w:t>
      </w:r>
      <w:r>
        <w:t xml:space="preserve"> </w:t>
      </w:r>
      <w:r w:rsidR="00821735">
        <w:t>d</w:t>
      </w:r>
      <w:r>
        <w:t>eja cualquie</w:t>
      </w:r>
      <w:r w:rsidR="00821735">
        <w:t>r comentario sobre la solicitud.</w:t>
      </w:r>
    </w:p>
    <w:p w14:paraId="5F97FFE4" w14:textId="1D630B68" w:rsidR="00313964" w:rsidRDefault="00707C1D" w:rsidP="00821735">
      <w:pPr>
        <w:pStyle w:val="ListParagraph"/>
        <w:numPr>
          <w:ilvl w:val="0"/>
          <w:numId w:val="32"/>
        </w:numPr>
      </w:pPr>
      <w:r w:rsidRPr="00821735">
        <w:t xml:space="preserve">Exportar: </w:t>
      </w:r>
      <w:r w:rsidR="00821735">
        <w:t>p</w:t>
      </w:r>
      <w:r>
        <w:t xml:space="preserve">ermite exportar </w:t>
      </w:r>
      <w:r w:rsidR="001E3290">
        <w:t>al usuario los detalles de la solicitud mediante</w:t>
      </w:r>
      <w:r w:rsidR="00782BFE">
        <w:t xml:space="preserve"> </w:t>
      </w:r>
      <w:r w:rsidR="00BA7F6C">
        <w:t>PDF.</w:t>
      </w:r>
    </w:p>
    <w:p w14:paraId="0744E2E8" w14:textId="77777777" w:rsidR="00313964" w:rsidRDefault="00E52E46" w:rsidP="00821735">
      <w:pPr>
        <w:keepNext/>
        <w:spacing w:after="120"/>
        <w:ind w:left="-425"/>
      </w:pPr>
      <w:r>
        <w:rPr>
          <w:rFonts w:eastAsiaTheme="majorEastAsia" w:cstheme="majorBidi"/>
          <w:b/>
          <w:bCs/>
          <w:noProof/>
          <w:color w:val="2973BE"/>
          <w:sz w:val="24"/>
          <w:szCs w:val="26"/>
          <w:lang w:eastAsia="es-ES"/>
        </w:rPr>
        <w:lastRenderedPageBreak/>
        <w:drawing>
          <wp:inline distT="0" distB="0" distL="0" distR="0" wp14:anchorId="54B808A6" wp14:editId="538DCFB7">
            <wp:extent cx="6440556" cy="3949105"/>
            <wp:effectExtent l="19050" t="19050" r="17780" b="13335"/>
            <wp:docPr id="12" name="Imagen 1" descr="C:\Users\amdiapar\Desktop\2016-04-15 08_25_16-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diapar\Desktop\2016-04-15 08_25_16-CGES _ Centro de Gestión de Servicios TIC - Web Técnica.png"/>
                    <pic:cNvPicPr>
                      <a:picLocks noChangeAspect="1" noChangeArrowheads="1"/>
                    </pic:cNvPicPr>
                  </pic:nvPicPr>
                  <pic:blipFill>
                    <a:blip r:embed="rId31" cstate="print"/>
                    <a:srcRect/>
                    <a:stretch>
                      <a:fillRect/>
                    </a:stretch>
                  </pic:blipFill>
                  <pic:spPr bwMode="auto">
                    <a:xfrm>
                      <a:off x="0" y="0"/>
                      <a:ext cx="6442061" cy="3950028"/>
                    </a:xfrm>
                    <a:prstGeom prst="rect">
                      <a:avLst/>
                    </a:prstGeom>
                    <a:noFill/>
                    <a:ln w="9525">
                      <a:solidFill>
                        <a:schemeClr val="accent1"/>
                      </a:solidFill>
                      <a:miter lim="800000"/>
                      <a:headEnd/>
                      <a:tailEnd/>
                    </a:ln>
                  </pic:spPr>
                </pic:pic>
              </a:graphicData>
            </a:graphic>
          </wp:inline>
        </w:drawing>
      </w:r>
    </w:p>
    <w:p w14:paraId="20826AEE" w14:textId="0584E5EC"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13</w:t>
      </w:r>
      <w:r>
        <w:fldChar w:fldCharType="end"/>
      </w:r>
      <w:r>
        <w:t xml:space="preserve">: </w:t>
      </w:r>
      <w:r w:rsidR="006012C6">
        <w:t>detalle de la solicitud</w:t>
      </w:r>
    </w:p>
    <w:p w14:paraId="54B8080C" w14:textId="28466DEB" w:rsidR="00E52E46" w:rsidRDefault="00E52E46" w:rsidP="001E3290">
      <w:r>
        <w:t xml:space="preserve">Cuando </w:t>
      </w:r>
      <w:r w:rsidR="00821735">
        <w:t>la solicitud está pendiente de confirmar el cierre</w:t>
      </w:r>
      <w:r w:rsidR="00707C1D">
        <w:t>,</w:t>
      </w:r>
      <w:r>
        <w:t xml:space="preserve"> al usuario se le va a habilitar además de las Acciones mencionadas anteriormente dos Acciones más.</w:t>
      </w:r>
    </w:p>
    <w:p w14:paraId="54B8080F" w14:textId="77777777" w:rsidR="001E3290" w:rsidRDefault="001E3290" w:rsidP="001E3290">
      <w:r w:rsidRPr="00013168">
        <w:rPr>
          <w:b/>
        </w:rPr>
        <w:t>Conforme:</w:t>
      </w:r>
      <w:r>
        <w:t xml:space="preserve"> Si el usuario se encuentra conforme con esta acción se cerraría la solicitud al estar ya resuelta</w:t>
      </w:r>
      <w:r w:rsidR="003C2E03">
        <w:t>. Esta acción solo está disponible una vez que la solicitud se ha tramitado.</w:t>
      </w:r>
    </w:p>
    <w:p w14:paraId="54B80810" w14:textId="77777777" w:rsidR="001E3290" w:rsidRPr="001E3290" w:rsidRDefault="001E3290" w:rsidP="001E3290">
      <w:r w:rsidRPr="00013168">
        <w:rPr>
          <w:b/>
        </w:rPr>
        <w:t>No Conforme:</w:t>
      </w:r>
      <w:r>
        <w:t xml:space="preserve"> Si el usuario no se encuentra conforme con esta acción la solicitu</w:t>
      </w:r>
      <w:r w:rsidR="00707C1D">
        <w:t>d pasaría de nuevo al Proveedor, el cuál aclarará la situación del equipo y pasará de nuevo al usuario.</w:t>
      </w:r>
    </w:p>
    <w:p w14:paraId="74B75C31" w14:textId="77777777" w:rsidR="00313964" w:rsidRDefault="00E52E46" w:rsidP="00821735">
      <w:pPr>
        <w:keepNext/>
        <w:ind w:left="-426"/>
      </w:pPr>
      <w:r>
        <w:rPr>
          <w:rFonts w:eastAsiaTheme="majorEastAsia" w:cstheme="majorBidi"/>
          <w:b/>
          <w:bCs/>
          <w:noProof/>
          <w:color w:val="2973BE"/>
          <w:sz w:val="24"/>
          <w:szCs w:val="26"/>
          <w:lang w:eastAsia="es-ES"/>
        </w:rPr>
        <w:lastRenderedPageBreak/>
        <w:drawing>
          <wp:inline distT="0" distB="0" distL="0" distR="0" wp14:anchorId="54B808A8" wp14:editId="0F9ACFD9">
            <wp:extent cx="6440556" cy="4275022"/>
            <wp:effectExtent l="19050" t="19050" r="17780" b="11430"/>
            <wp:docPr id="24" name="Imagen 2" descr="C:\Users\amdiapar\Desktop\2016-04-15 08_28_34-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diapar\Desktop\2016-04-15 08_28_34-CGES _ Centro de Gestión de Servicios TIC - Web Técnica.png"/>
                    <pic:cNvPicPr>
                      <a:picLocks noChangeAspect="1" noChangeArrowheads="1"/>
                    </pic:cNvPicPr>
                  </pic:nvPicPr>
                  <pic:blipFill>
                    <a:blip r:embed="rId32" cstate="print"/>
                    <a:srcRect/>
                    <a:stretch>
                      <a:fillRect/>
                    </a:stretch>
                  </pic:blipFill>
                  <pic:spPr bwMode="auto">
                    <a:xfrm>
                      <a:off x="0" y="0"/>
                      <a:ext cx="6443511" cy="4276984"/>
                    </a:xfrm>
                    <a:prstGeom prst="rect">
                      <a:avLst/>
                    </a:prstGeom>
                    <a:noFill/>
                    <a:ln w="9525">
                      <a:solidFill>
                        <a:schemeClr val="accent1"/>
                      </a:solidFill>
                      <a:miter lim="800000"/>
                      <a:headEnd/>
                      <a:tailEnd/>
                    </a:ln>
                  </pic:spPr>
                </pic:pic>
              </a:graphicData>
            </a:graphic>
          </wp:inline>
        </w:drawing>
      </w:r>
    </w:p>
    <w:p w14:paraId="464D01F2" w14:textId="3A0A6940"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14</w:t>
      </w:r>
      <w:r>
        <w:fldChar w:fldCharType="end"/>
      </w:r>
      <w:r>
        <w:t xml:space="preserve">: </w:t>
      </w:r>
      <w:r w:rsidR="00512B0C">
        <w:t>solicitud pendiente de cierre</w:t>
      </w:r>
    </w:p>
    <w:p w14:paraId="54B80813" w14:textId="77777777" w:rsidR="002A54A8" w:rsidRDefault="001B6B35" w:rsidP="003A40D6">
      <w:r>
        <w:t>El estado y ubicación del recurso no se modifica en ningún momento del proceso.</w:t>
      </w:r>
    </w:p>
    <w:p w14:paraId="700767BB" w14:textId="748484FC" w:rsidR="00821735" w:rsidRDefault="0046316D" w:rsidP="00821735">
      <w:pPr>
        <w:pStyle w:val="Heading4"/>
      </w:pPr>
      <w:bookmarkStart w:id="9" w:name="_Toc481736327"/>
      <w:r w:rsidRPr="003C2E03">
        <w:t>Traslado</w:t>
      </w:r>
      <w:bookmarkEnd w:id="9"/>
    </w:p>
    <w:p w14:paraId="54B80817" w14:textId="38D93739" w:rsidR="0046316D" w:rsidRDefault="0046316D" w:rsidP="0046316D">
      <w:r>
        <w:t>Mediante esta opción vamos a poder mover material de un centro</w:t>
      </w:r>
      <w:r w:rsidR="00B26AA0">
        <w:t xml:space="preserve"> a otro centro distinto</w:t>
      </w:r>
      <w:r w:rsidR="00780BB6">
        <w:t>.</w:t>
      </w:r>
      <w:r w:rsidR="00821735" w:rsidRPr="00821735">
        <w:t xml:space="preserve"> </w:t>
      </w:r>
      <w:r w:rsidR="00821735">
        <w:t xml:space="preserve">Una vez rellenos los campos se crea la solicitud de Traslado. </w:t>
      </w:r>
      <w:r>
        <w:t>Los campos con (*) son campos obligatorios.</w:t>
      </w:r>
    </w:p>
    <w:p w14:paraId="1C2FF289" w14:textId="77777777" w:rsidR="00313964" w:rsidRDefault="00F018BA" w:rsidP="00821735">
      <w:pPr>
        <w:ind w:left="-426"/>
      </w:pPr>
      <w:r>
        <w:rPr>
          <w:noProof/>
          <w:lang w:eastAsia="es-ES"/>
        </w:rPr>
        <w:lastRenderedPageBreak/>
        <w:drawing>
          <wp:inline distT="0" distB="0" distL="0" distR="0" wp14:anchorId="54B808AA" wp14:editId="78EDE117">
            <wp:extent cx="6368994" cy="2941844"/>
            <wp:effectExtent l="19050" t="19050" r="13335" b="11430"/>
            <wp:docPr id="3" name="Imagen 1" descr="C:\Users\amdiapar\Desktop\2016-04-14 14_23_43-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diapar\Desktop\2016-04-14 14_23_43-CGES _ Centro de Gestión de Servicios TIC - Web Técnica.png"/>
                    <pic:cNvPicPr>
                      <a:picLocks noChangeAspect="1" noChangeArrowheads="1"/>
                    </pic:cNvPicPr>
                  </pic:nvPicPr>
                  <pic:blipFill>
                    <a:blip r:embed="rId33" cstate="print"/>
                    <a:srcRect/>
                    <a:stretch>
                      <a:fillRect/>
                    </a:stretch>
                  </pic:blipFill>
                  <pic:spPr bwMode="auto">
                    <a:xfrm>
                      <a:off x="0" y="0"/>
                      <a:ext cx="6374838" cy="2944543"/>
                    </a:xfrm>
                    <a:prstGeom prst="rect">
                      <a:avLst/>
                    </a:prstGeom>
                    <a:noFill/>
                    <a:ln w="9525">
                      <a:solidFill>
                        <a:schemeClr val="accent1"/>
                      </a:solidFill>
                      <a:miter lim="800000"/>
                      <a:headEnd/>
                      <a:tailEnd/>
                    </a:ln>
                  </pic:spPr>
                </pic:pic>
              </a:graphicData>
            </a:graphic>
          </wp:inline>
        </w:drawing>
      </w:r>
    </w:p>
    <w:p w14:paraId="1350752D" w14:textId="3C748AED"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15</w:t>
      </w:r>
      <w:r>
        <w:fldChar w:fldCharType="end"/>
      </w:r>
      <w:r>
        <w:t xml:space="preserve">: </w:t>
      </w:r>
      <w:r w:rsidR="006012C6">
        <w:t xml:space="preserve">solicitud de </w:t>
      </w:r>
      <w:r w:rsidR="00512B0C">
        <w:t>traslado</w:t>
      </w:r>
    </w:p>
    <w:p w14:paraId="54B8081A" w14:textId="30C1A467" w:rsidR="002A54A8" w:rsidRDefault="002A54A8" w:rsidP="00512B0C">
      <w:r>
        <w:t>El usuario puede tener la necesidad de trasladar más de un equipo, para ello no es necesario crear una solicitud por equipo, se puede crear una única petición de Traslado para más de un equipo.</w:t>
      </w:r>
      <w:r w:rsidR="005D0109">
        <w:t xml:space="preserve"> En un traslado se puede seleccionar equipamiento de distintos centros (como origen) pero un único centro destino (al cual se trasladarán todos los elementos).</w:t>
      </w:r>
    </w:p>
    <w:p w14:paraId="54B8081B" w14:textId="77777777" w:rsidR="002A54A8" w:rsidRDefault="002A54A8" w:rsidP="00512B0C">
      <w:r>
        <w:t>Para ello sólo se debe de incluir en el campo de número de serie los datos de los equipos que se necesitan trasladar.</w:t>
      </w:r>
    </w:p>
    <w:p w14:paraId="13278780" w14:textId="410C01C1" w:rsidR="00AE5D8C" w:rsidRDefault="002A54A8" w:rsidP="00512B0C">
      <w:r>
        <w:t>En el campo Recursos seleccionados se van a quedar grabados los datos de los equipo</w:t>
      </w:r>
      <w:r w:rsidR="00512B0C">
        <w:t>s seleccionados por el usuario.</w:t>
      </w:r>
    </w:p>
    <w:p w14:paraId="77149D5F" w14:textId="77777777" w:rsidR="00313964" w:rsidRDefault="002A54A8" w:rsidP="00640BBC">
      <w:pPr>
        <w:keepNext/>
        <w:spacing w:after="60"/>
        <w:ind w:left="-425"/>
      </w:pPr>
      <w:r>
        <w:rPr>
          <w:noProof/>
          <w:lang w:eastAsia="es-ES"/>
        </w:rPr>
        <w:drawing>
          <wp:inline distT="0" distB="0" distL="0" distR="0" wp14:anchorId="54B808AC" wp14:editId="71662486">
            <wp:extent cx="6297433" cy="2963498"/>
            <wp:effectExtent l="19050" t="19050" r="27305" b="27940"/>
            <wp:docPr id="27" name="Imagen 3" descr="C:\Users\amdiapar\Desktop\2016-04-15 08_36_19-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diapar\Desktop\2016-04-15 08_36_19-CGES _ Centro de Gestión de Servicios TIC - Web Técnica.png"/>
                    <pic:cNvPicPr>
                      <a:picLocks noChangeAspect="1" noChangeArrowheads="1"/>
                    </pic:cNvPicPr>
                  </pic:nvPicPr>
                  <pic:blipFill>
                    <a:blip r:embed="rId34" cstate="print"/>
                    <a:srcRect/>
                    <a:stretch>
                      <a:fillRect/>
                    </a:stretch>
                  </pic:blipFill>
                  <pic:spPr bwMode="auto">
                    <a:xfrm>
                      <a:off x="0" y="0"/>
                      <a:ext cx="6307471" cy="2968222"/>
                    </a:xfrm>
                    <a:prstGeom prst="rect">
                      <a:avLst/>
                    </a:prstGeom>
                    <a:noFill/>
                    <a:ln w="9525">
                      <a:solidFill>
                        <a:schemeClr val="accent1"/>
                      </a:solidFill>
                      <a:miter lim="800000"/>
                      <a:headEnd/>
                      <a:tailEnd/>
                    </a:ln>
                  </pic:spPr>
                </pic:pic>
              </a:graphicData>
            </a:graphic>
          </wp:inline>
        </w:drawing>
      </w:r>
    </w:p>
    <w:p w14:paraId="10ABE976" w14:textId="1773AB01"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16</w:t>
      </w:r>
      <w:r>
        <w:fldChar w:fldCharType="end"/>
      </w:r>
      <w:r>
        <w:t xml:space="preserve">: </w:t>
      </w:r>
      <w:r w:rsidR="00512B0C">
        <w:t>ejemplo con datos completados</w:t>
      </w:r>
    </w:p>
    <w:p w14:paraId="54B8081F" w14:textId="77777777" w:rsidR="00FE620E" w:rsidRDefault="00FE620E" w:rsidP="00512B0C">
      <w:r>
        <w:lastRenderedPageBreak/>
        <w:t>Como en el caso anterior una vez generada la solicitud va a pasar a manos del Proveedor</w:t>
      </w:r>
      <w:r w:rsidR="005D0109">
        <w:t>,</w:t>
      </w:r>
      <w:r w:rsidR="005D0109" w:rsidRPr="005D0109">
        <w:t xml:space="preserve"> </w:t>
      </w:r>
      <w:r w:rsidR="005D0109">
        <w:t>el cual realizará el presupuesto, para posterior aprobación por el Responsable de contrato.</w:t>
      </w:r>
    </w:p>
    <w:p w14:paraId="54B80820" w14:textId="77777777" w:rsidR="00024A33" w:rsidRDefault="003469E6" w:rsidP="00512B0C">
      <w:r>
        <w:t>Seguidamente el usuario volverá a tener la solicitud para realizar las mismas acciones que en el caso anterior.</w:t>
      </w:r>
    </w:p>
    <w:p w14:paraId="5A9A0D08" w14:textId="77777777" w:rsidR="00313964" w:rsidRDefault="0061645B" w:rsidP="00512B0C">
      <w:pPr>
        <w:keepNext/>
        <w:spacing w:after="120"/>
        <w:ind w:left="-425"/>
      </w:pPr>
      <w:r>
        <w:rPr>
          <w:rFonts w:eastAsiaTheme="majorEastAsia" w:cstheme="majorBidi"/>
          <w:b/>
          <w:bCs/>
          <w:noProof/>
          <w:color w:val="2973BE"/>
          <w:sz w:val="24"/>
          <w:szCs w:val="26"/>
          <w:lang w:eastAsia="es-ES"/>
        </w:rPr>
        <w:drawing>
          <wp:inline distT="0" distB="0" distL="0" distR="0" wp14:anchorId="54B808AE" wp14:editId="1EA0CDCB">
            <wp:extent cx="6562725" cy="4356113"/>
            <wp:effectExtent l="19050" t="19050" r="9525" b="25400"/>
            <wp:docPr id="35" name="Imagen 4" descr="C:\Users\amdiapar\Desktop\2016-04-15 08_28_34-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diapar\Desktop\2016-04-15 08_28_34-CGES _ Centro de Gestión de Servicios TIC - Web Técnica.png"/>
                    <pic:cNvPicPr>
                      <a:picLocks noChangeAspect="1" noChangeArrowheads="1"/>
                    </pic:cNvPicPr>
                  </pic:nvPicPr>
                  <pic:blipFill>
                    <a:blip r:embed="rId32" cstate="print"/>
                    <a:srcRect/>
                    <a:stretch>
                      <a:fillRect/>
                    </a:stretch>
                  </pic:blipFill>
                  <pic:spPr bwMode="auto">
                    <a:xfrm>
                      <a:off x="0" y="0"/>
                      <a:ext cx="6562725" cy="4356113"/>
                    </a:xfrm>
                    <a:prstGeom prst="rect">
                      <a:avLst/>
                    </a:prstGeom>
                    <a:noFill/>
                    <a:ln w="9525">
                      <a:solidFill>
                        <a:schemeClr val="accent1"/>
                      </a:solidFill>
                      <a:miter lim="800000"/>
                      <a:headEnd/>
                      <a:tailEnd/>
                    </a:ln>
                  </pic:spPr>
                </pic:pic>
              </a:graphicData>
            </a:graphic>
          </wp:inline>
        </w:drawing>
      </w:r>
    </w:p>
    <w:p w14:paraId="2E280A7E" w14:textId="4AC397BC"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17</w:t>
      </w:r>
      <w:r>
        <w:fldChar w:fldCharType="end"/>
      </w:r>
      <w:r>
        <w:t xml:space="preserve">: </w:t>
      </w:r>
      <w:r w:rsidR="00512B0C">
        <w:t>solicitud pendiente de confirmar cierre</w:t>
      </w:r>
    </w:p>
    <w:p w14:paraId="54B80823" w14:textId="77777777" w:rsidR="00047A10" w:rsidRDefault="00E36EE2" w:rsidP="00512B0C">
      <w:r>
        <w:t>En este tipo de solicitudes el estado de equipo se queda Activo</w:t>
      </w:r>
      <w:r w:rsidR="00D412E3">
        <w:t>,</w:t>
      </w:r>
      <w:r>
        <w:t xml:space="preserve"> lo que se le va a modificar es la ubicación del mismo.</w:t>
      </w:r>
    </w:p>
    <w:p w14:paraId="4CA0F524" w14:textId="71E99929" w:rsidR="00512B0C" w:rsidRDefault="007F0B2A" w:rsidP="00512B0C">
      <w:pPr>
        <w:pStyle w:val="Heading4"/>
      </w:pPr>
      <w:bookmarkStart w:id="10" w:name="_Toc481736328"/>
      <w:r w:rsidRPr="003C2E03">
        <w:t>Retirada</w:t>
      </w:r>
      <w:bookmarkEnd w:id="10"/>
    </w:p>
    <w:p w14:paraId="54B80826" w14:textId="3D559E61" w:rsidR="006A0B94" w:rsidRDefault="007F0B2A" w:rsidP="00512B0C">
      <w:r>
        <w:t xml:space="preserve">Mediante esta opción </w:t>
      </w:r>
      <w:r w:rsidR="005D0109">
        <w:t xml:space="preserve">se podrá </w:t>
      </w:r>
      <w:r>
        <w:t>retirar por completo material de un centro</w:t>
      </w:r>
      <w:r w:rsidR="005D0109">
        <w:t>, para su destrucción definitiva</w:t>
      </w:r>
      <w:r>
        <w:t>.</w:t>
      </w:r>
      <w:r w:rsidR="00512B0C" w:rsidRPr="00512B0C">
        <w:t xml:space="preserve"> </w:t>
      </w:r>
      <w:r w:rsidR="00512B0C">
        <w:t xml:space="preserve">Una vez rellenos </w:t>
      </w:r>
      <w:r w:rsidR="00072021">
        <w:t xml:space="preserve">todos </w:t>
      </w:r>
      <w:r w:rsidR="00512B0C">
        <w:t>los campos</w:t>
      </w:r>
      <w:r w:rsidR="00072021">
        <w:t>,</w:t>
      </w:r>
      <w:r w:rsidR="00512B0C">
        <w:t xml:space="preserve"> se creara la solicitud de Retirada. </w:t>
      </w:r>
      <w:r w:rsidR="006A0B94">
        <w:t>Los campos con (*) son campos obligatorios.</w:t>
      </w:r>
    </w:p>
    <w:p w14:paraId="49BF92D6" w14:textId="77777777" w:rsidR="00313964" w:rsidRDefault="00894F19" w:rsidP="00072021">
      <w:pPr>
        <w:spacing w:after="120"/>
        <w:ind w:left="-425"/>
      </w:pPr>
      <w:r>
        <w:rPr>
          <w:noProof/>
          <w:lang w:eastAsia="es-ES"/>
        </w:rPr>
        <w:lastRenderedPageBreak/>
        <w:drawing>
          <wp:inline distT="0" distB="0" distL="0" distR="0" wp14:anchorId="54B808B0" wp14:editId="78F77ECE">
            <wp:extent cx="6384897" cy="2427188"/>
            <wp:effectExtent l="19050" t="19050" r="16510" b="11430"/>
            <wp:docPr id="10" name="Imagen 2" descr="C:\Users\amdiapar\Desktop\2016-04-14 14_53_01-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diapar\Desktop\2016-04-14 14_53_01-CGES _ Centro de Gestión de Servicios TIC - Web Técnica.png"/>
                    <pic:cNvPicPr>
                      <a:picLocks noChangeAspect="1" noChangeArrowheads="1"/>
                    </pic:cNvPicPr>
                  </pic:nvPicPr>
                  <pic:blipFill>
                    <a:blip r:embed="rId35" cstate="print"/>
                    <a:srcRect/>
                    <a:stretch>
                      <a:fillRect/>
                    </a:stretch>
                  </pic:blipFill>
                  <pic:spPr bwMode="auto">
                    <a:xfrm>
                      <a:off x="0" y="0"/>
                      <a:ext cx="6393948" cy="2430629"/>
                    </a:xfrm>
                    <a:prstGeom prst="rect">
                      <a:avLst/>
                    </a:prstGeom>
                    <a:noFill/>
                    <a:ln w="9525">
                      <a:solidFill>
                        <a:schemeClr val="accent1"/>
                      </a:solidFill>
                      <a:miter lim="800000"/>
                      <a:headEnd/>
                      <a:tailEnd/>
                    </a:ln>
                  </pic:spPr>
                </pic:pic>
              </a:graphicData>
            </a:graphic>
          </wp:inline>
        </w:drawing>
      </w:r>
    </w:p>
    <w:p w14:paraId="51274735" w14:textId="66E53DD6"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18</w:t>
      </w:r>
      <w:r>
        <w:fldChar w:fldCharType="end"/>
      </w:r>
      <w:r w:rsidR="00072021">
        <w:t>: solicitud de retirada</w:t>
      </w:r>
    </w:p>
    <w:p w14:paraId="54B80829" w14:textId="77777777" w:rsidR="00894F19" w:rsidRDefault="00047A10" w:rsidP="0046316D">
      <w:r>
        <w:t>Como en el caso de traslado el usuario podrá realizar la retirada de más de un equipo en una única solicitud.</w:t>
      </w:r>
    </w:p>
    <w:p w14:paraId="47273182" w14:textId="77777777" w:rsidR="00313964" w:rsidRDefault="00047A10" w:rsidP="00072021">
      <w:pPr>
        <w:keepNext/>
        <w:ind w:left="-426"/>
      </w:pPr>
      <w:r>
        <w:rPr>
          <w:noProof/>
          <w:lang w:eastAsia="es-ES"/>
        </w:rPr>
        <w:drawing>
          <wp:inline distT="0" distB="0" distL="0" distR="0" wp14:anchorId="54B808B2" wp14:editId="070FB9FF">
            <wp:extent cx="6392848" cy="2548093"/>
            <wp:effectExtent l="19050" t="19050" r="27305" b="24130"/>
            <wp:docPr id="53" name="Imagen 5" descr="C:\Users\amdiapar\Desktop\2016-04-15 08_42_24-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diapar\Desktop\2016-04-15 08_42_24-CGES _ Centro de Gestión de Servicios TIC - Web Técnica.png"/>
                    <pic:cNvPicPr>
                      <a:picLocks noChangeAspect="1" noChangeArrowheads="1"/>
                    </pic:cNvPicPr>
                  </pic:nvPicPr>
                  <pic:blipFill>
                    <a:blip r:embed="rId36" cstate="print"/>
                    <a:srcRect/>
                    <a:stretch>
                      <a:fillRect/>
                    </a:stretch>
                  </pic:blipFill>
                  <pic:spPr bwMode="auto">
                    <a:xfrm>
                      <a:off x="0" y="0"/>
                      <a:ext cx="6399021" cy="2550553"/>
                    </a:xfrm>
                    <a:prstGeom prst="rect">
                      <a:avLst/>
                    </a:prstGeom>
                    <a:noFill/>
                    <a:ln w="9525">
                      <a:solidFill>
                        <a:schemeClr val="accent1"/>
                      </a:solidFill>
                      <a:miter lim="800000"/>
                      <a:headEnd/>
                      <a:tailEnd/>
                    </a:ln>
                  </pic:spPr>
                </pic:pic>
              </a:graphicData>
            </a:graphic>
          </wp:inline>
        </w:drawing>
      </w:r>
    </w:p>
    <w:p w14:paraId="6AE3A860" w14:textId="77777777"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19</w:t>
      </w:r>
      <w:r>
        <w:fldChar w:fldCharType="end"/>
      </w:r>
      <w:r>
        <w:t>: Error en la autentificación</w:t>
      </w:r>
    </w:p>
    <w:p w14:paraId="54B8082D" w14:textId="2234F8CC" w:rsidR="000A2EF7" w:rsidRDefault="005D0109" w:rsidP="00072021">
      <w:r>
        <w:t>U</w:t>
      </w:r>
      <w:r w:rsidR="000A2EF7">
        <w:t>na vez generada la solicitud</w:t>
      </w:r>
      <w:r>
        <w:t xml:space="preserve"> se asignará al</w:t>
      </w:r>
      <w:r w:rsidR="000A2EF7">
        <w:t xml:space="preserve"> Proveedor, </w:t>
      </w:r>
      <w:r>
        <w:t>el cual realizará el presupuesto, para posterior aprobación por el Responsable de contrato.</w:t>
      </w:r>
    </w:p>
    <w:p w14:paraId="54B8082E" w14:textId="77777777" w:rsidR="000A2EF7" w:rsidRDefault="000A2EF7" w:rsidP="00072021">
      <w:r>
        <w:t>Seguidamente el usuario volverá a tener la solicitud para realizar las mismas acciones que en el caso anterior.</w:t>
      </w:r>
    </w:p>
    <w:p w14:paraId="2FED23B9" w14:textId="77777777" w:rsidR="007869C0" w:rsidRDefault="000A2EF7" w:rsidP="00072021">
      <w:pPr>
        <w:spacing w:after="120"/>
        <w:ind w:left="-425"/>
      </w:pPr>
      <w:r>
        <w:rPr>
          <w:noProof/>
          <w:lang w:eastAsia="es-ES"/>
        </w:rPr>
        <w:lastRenderedPageBreak/>
        <w:drawing>
          <wp:inline distT="0" distB="0" distL="0" distR="0" wp14:anchorId="54B808B4" wp14:editId="70B59E56">
            <wp:extent cx="6464410" cy="4290855"/>
            <wp:effectExtent l="19050" t="19050" r="12700" b="14605"/>
            <wp:docPr id="54" name="Imagen 6" descr="C:\Users\amdiapar\Desktop\2016-04-15 08_28_34-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diapar\Desktop\2016-04-15 08_28_34-CGES _ Centro de Gestión de Servicios TIC - Web Técnica.png"/>
                    <pic:cNvPicPr>
                      <a:picLocks noChangeAspect="1" noChangeArrowheads="1"/>
                    </pic:cNvPicPr>
                  </pic:nvPicPr>
                  <pic:blipFill>
                    <a:blip r:embed="rId32" cstate="print"/>
                    <a:srcRect/>
                    <a:stretch>
                      <a:fillRect/>
                    </a:stretch>
                  </pic:blipFill>
                  <pic:spPr bwMode="auto">
                    <a:xfrm>
                      <a:off x="0" y="0"/>
                      <a:ext cx="6466028" cy="4291929"/>
                    </a:xfrm>
                    <a:prstGeom prst="rect">
                      <a:avLst/>
                    </a:prstGeom>
                    <a:noFill/>
                    <a:ln w="9525">
                      <a:solidFill>
                        <a:schemeClr val="accent1"/>
                      </a:solidFill>
                      <a:miter lim="800000"/>
                      <a:headEnd/>
                      <a:tailEnd/>
                    </a:ln>
                  </pic:spPr>
                </pic:pic>
              </a:graphicData>
            </a:graphic>
          </wp:inline>
        </w:drawing>
      </w:r>
    </w:p>
    <w:p w14:paraId="3ABF48D6" w14:textId="4BB09122"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20</w:t>
      </w:r>
      <w:r>
        <w:fldChar w:fldCharType="end"/>
      </w:r>
      <w:r>
        <w:t xml:space="preserve">: </w:t>
      </w:r>
      <w:r w:rsidR="00072021">
        <w:t>solicitud pendiente de confirmar cierre</w:t>
      </w:r>
    </w:p>
    <w:p w14:paraId="54B80830" w14:textId="77777777" w:rsidR="00047A10" w:rsidRDefault="00D412E3" w:rsidP="0046316D">
      <w:r>
        <w:t>En este tipo de solicitudes el estado del recuso cambia a Retirada Definitiva y como ubicación se le asigna Retiradas Proveedor.</w:t>
      </w:r>
    </w:p>
    <w:p w14:paraId="54B80839" w14:textId="4FBCB212" w:rsidR="003A40D6" w:rsidRDefault="00DA085F" w:rsidP="00DA085F">
      <w:pPr>
        <w:pStyle w:val="Heading1"/>
      </w:pPr>
      <w:bookmarkStart w:id="11" w:name="_Toc481736329"/>
      <w:r>
        <w:t>Listado de averías</w:t>
      </w:r>
      <w:bookmarkEnd w:id="11"/>
    </w:p>
    <w:p w14:paraId="54B8083A" w14:textId="77777777" w:rsidR="003A40D6" w:rsidRDefault="00342C84" w:rsidP="00334F2E">
      <w:r w:rsidRPr="00342C84">
        <w:t>Mediante el combo de listado de averías el usuario va a poder registrar averías</w:t>
      </w:r>
      <w:r w:rsidR="005D0109">
        <w:t>,</w:t>
      </w:r>
      <w:r w:rsidRPr="00342C84">
        <w:t xml:space="preserve"> tanto de equipos con mantenimiento básico</w:t>
      </w:r>
      <w:r w:rsidR="005D0109">
        <w:t xml:space="preserve"> (requieren aprobación de presupuesto por parte del responsable del contrato) </w:t>
      </w:r>
      <w:r w:rsidRPr="00342C84">
        <w:t xml:space="preserve"> como mantenimiento avanzado</w:t>
      </w:r>
      <w:r w:rsidR="005D0109">
        <w:t xml:space="preserve"> (el proveedor debe atender la avería sin más demora para su solución definitiva, no requiriendo aprobación de presupuesto)</w:t>
      </w:r>
      <w:r w:rsidRPr="00342C84">
        <w:t>.</w:t>
      </w:r>
    </w:p>
    <w:p w14:paraId="54B8083B" w14:textId="77777777" w:rsidR="0025263C" w:rsidRPr="0025263C" w:rsidRDefault="0025263C" w:rsidP="00334F2E">
      <w:r>
        <w:t>Se procede a abrir la solicitud mediante el botón de registro de avería.</w:t>
      </w:r>
    </w:p>
    <w:p w14:paraId="1515B215" w14:textId="0A7744AE" w:rsidR="00565C78" w:rsidRDefault="000646BF" w:rsidP="00334F2E">
      <w:pPr>
        <w:spacing w:after="120"/>
        <w:ind w:left="-425"/>
      </w:pPr>
      <w:r w:rsidRPr="000646BF">
        <w:rPr>
          <w:noProof/>
          <w:lang w:eastAsia="es-ES"/>
        </w:rPr>
        <w:lastRenderedPageBreak/>
        <w:drawing>
          <wp:inline distT="0" distB="0" distL="0" distR="0" wp14:anchorId="00459613" wp14:editId="5FE5A47A">
            <wp:extent cx="6615337" cy="2027582"/>
            <wp:effectExtent l="19050" t="19050" r="14605" b="10795"/>
            <wp:docPr id="37" name="Picture 37" descr="C:\Users\amdiapar\Desktop\2016-12-20 07_45_02-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diapar\Desktop\2016-12-20 07_45_02-CGES _ Centro de Gestión de Servicios TIC - Web Técnica - Internet Explorer.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26126" cy="2030889"/>
                    </a:xfrm>
                    <a:prstGeom prst="rect">
                      <a:avLst/>
                    </a:prstGeom>
                    <a:noFill/>
                    <a:ln>
                      <a:solidFill>
                        <a:schemeClr val="accent1"/>
                      </a:solidFill>
                    </a:ln>
                  </pic:spPr>
                </pic:pic>
              </a:graphicData>
            </a:graphic>
          </wp:inline>
        </w:drawing>
      </w:r>
    </w:p>
    <w:p w14:paraId="575A0B30" w14:textId="0130F49C"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21</w:t>
      </w:r>
      <w:r>
        <w:fldChar w:fldCharType="end"/>
      </w:r>
      <w:r>
        <w:t xml:space="preserve">: </w:t>
      </w:r>
      <w:r w:rsidR="00334F2E">
        <w:t>búsqueda listados de averías</w:t>
      </w:r>
    </w:p>
    <w:p w14:paraId="2FA1F051" w14:textId="694BB363" w:rsidR="00C90D4A" w:rsidRDefault="00C90D4A" w:rsidP="00334F2E">
      <w:r>
        <w:t>Como se puede observar en es</w:t>
      </w:r>
      <w:r w:rsidR="00334F2E">
        <w:t>t</w:t>
      </w:r>
      <w:r>
        <w:t>e formulario el usuario también puede realizar mediante filtros la búsqueda de las s</w:t>
      </w:r>
      <w:r w:rsidR="00334F2E">
        <w:t xml:space="preserve">olicitudes que tenga tanto en mantenimiento </w:t>
      </w:r>
      <w:r>
        <w:t>básico</w:t>
      </w:r>
      <w:r w:rsidR="00334F2E">
        <w:t xml:space="preserve">, como en mantenimiento </w:t>
      </w:r>
      <w:r>
        <w:t>avanzado.</w:t>
      </w:r>
    </w:p>
    <w:p w14:paraId="2C34864A" w14:textId="235DFC76" w:rsidR="00C90D4A" w:rsidRDefault="00C90D4A" w:rsidP="00334F2E">
      <w:pPr>
        <w:ind w:left="-426"/>
      </w:pPr>
      <w:r w:rsidRPr="00C90D4A">
        <w:rPr>
          <w:noProof/>
          <w:lang w:eastAsia="es-ES"/>
        </w:rPr>
        <w:drawing>
          <wp:inline distT="0" distB="0" distL="0" distR="0" wp14:anchorId="46146D13" wp14:editId="72442BB5">
            <wp:extent cx="6562725" cy="1971573"/>
            <wp:effectExtent l="19050" t="19050" r="9525" b="10160"/>
            <wp:docPr id="39" name="Picture 39" descr="C:\Users\amdiapar\Desktop\2016-12-20 07_48_22-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diapar\Desktop\2016-12-20 07_48_22-CGES _ Centro de Gestión de Servicios TIC - Web Técnica - Internet Explorer.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562725" cy="1971573"/>
                    </a:xfrm>
                    <a:prstGeom prst="rect">
                      <a:avLst/>
                    </a:prstGeom>
                    <a:noFill/>
                    <a:ln>
                      <a:solidFill>
                        <a:schemeClr val="accent1"/>
                      </a:solidFill>
                    </a:ln>
                  </pic:spPr>
                </pic:pic>
              </a:graphicData>
            </a:graphic>
          </wp:inline>
        </w:drawing>
      </w:r>
    </w:p>
    <w:p w14:paraId="346C1B49" w14:textId="2A7BE96F"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22</w:t>
      </w:r>
      <w:r>
        <w:fldChar w:fldCharType="end"/>
      </w:r>
      <w:r w:rsidR="00334F2E">
        <w:t>: búsquedas por tipo de mantenimiento</w:t>
      </w:r>
    </w:p>
    <w:p w14:paraId="54B8083E" w14:textId="77777777" w:rsidR="00A312FC" w:rsidRDefault="00A312FC" w:rsidP="00A312FC">
      <w:r>
        <w:t>Se habilita la ventada de Nueva solicitud de Avería.</w:t>
      </w:r>
    </w:p>
    <w:p w14:paraId="7F657CD8" w14:textId="0D721BDD" w:rsidR="00EE4FCF" w:rsidRDefault="00EE4FCF" w:rsidP="005A2919">
      <w:pPr>
        <w:spacing w:after="0"/>
        <w:ind w:left="-425"/>
        <w:rPr>
          <w:noProof/>
          <w:lang w:eastAsia="es-ES"/>
        </w:rPr>
      </w:pPr>
      <w:r>
        <w:rPr>
          <w:noProof/>
          <w:lang w:eastAsia="es-ES"/>
        </w:rPr>
        <w:lastRenderedPageBreak/>
        <w:drawing>
          <wp:inline distT="0" distB="0" distL="0" distR="0" wp14:anchorId="65C8F16B" wp14:editId="4F32724E">
            <wp:extent cx="6422746" cy="2944495"/>
            <wp:effectExtent l="19050" t="19050" r="16510" b="273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44478" cy="2954458"/>
                    </a:xfrm>
                    <a:prstGeom prst="rect">
                      <a:avLst/>
                    </a:prstGeom>
                    <a:noFill/>
                    <a:ln w="9525">
                      <a:solidFill>
                        <a:schemeClr val="accent1"/>
                      </a:solidFill>
                    </a:ln>
                  </pic:spPr>
                </pic:pic>
              </a:graphicData>
            </a:graphic>
          </wp:inline>
        </w:drawing>
      </w:r>
    </w:p>
    <w:p w14:paraId="325F9A1C" w14:textId="1AEEC632"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23</w:t>
      </w:r>
      <w:r>
        <w:fldChar w:fldCharType="end"/>
      </w:r>
      <w:r>
        <w:t xml:space="preserve">: </w:t>
      </w:r>
      <w:r w:rsidR="00334F2E">
        <w:t>solicitud de avería</w:t>
      </w:r>
    </w:p>
    <w:p w14:paraId="2BF95CA5" w14:textId="7BBB3AE9" w:rsidR="002D53BB" w:rsidRDefault="00A63579" w:rsidP="00A63579">
      <w:r>
        <w:t xml:space="preserve">Los campos con (*) son campos </w:t>
      </w:r>
      <w:r w:rsidR="003E63DE">
        <w:t>obligatorios</w:t>
      </w:r>
      <w:r w:rsidR="00334F2E">
        <w:t>.</w:t>
      </w:r>
    </w:p>
    <w:p w14:paraId="225B9E36" w14:textId="5210FBB7" w:rsidR="000C256A" w:rsidRDefault="000C256A" w:rsidP="00A63579">
      <w:r w:rsidRPr="00334F2E">
        <w:rPr>
          <w:rStyle w:val="Strong"/>
        </w:rPr>
        <w:t>Recurso:</w:t>
      </w:r>
      <w:r>
        <w:t xml:space="preserve"> En este campo se insertará el nombre del equipo averiado. Al ir introduciendo los </w:t>
      </w:r>
      <w:r w:rsidR="00640BBC">
        <w:t xml:space="preserve">caracteres </w:t>
      </w:r>
      <w:r>
        <w:t>del nombre el campo devolverá el listado de opciones para ese nombre.</w:t>
      </w:r>
    </w:p>
    <w:p w14:paraId="593A1DCB" w14:textId="6DBB81A3" w:rsidR="005A2919" w:rsidRDefault="005A2919" w:rsidP="005A2919">
      <w:pPr>
        <w:spacing w:after="0"/>
        <w:ind w:left="-425"/>
      </w:pPr>
      <w:r>
        <w:rPr>
          <w:noProof/>
          <w:lang w:eastAsia="es-ES"/>
        </w:rPr>
        <w:drawing>
          <wp:inline distT="0" distB="0" distL="0" distR="0" wp14:anchorId="68979C2A" wp14:editId="585B9E49">
            <wp:extent cx="6466637" cy="2880823"/>
            <wp:effectExtent l="19050" t="19050" r="10795" b="1524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l="1351"/>
                    <a:stretch/>
                  </pic:blipFill>
                  <pic:spPr bwMode="auto">
                    <a:xfrm>
                      <a:off x="0" y="0"/>
                      <a:ext cx="6507816" cy="2899168"/>
                    </a:xfrm>
                    <a:prstGeom prst="rect">
                      <a:avLst/>
                    </a:prstGeom>
                    <a:noFill/>
                    <a:ln w="9525">
                      <a:solidFill>
                        <a:schemeClr val="accent1"/>
                      </a:solidFill>
                    </a:ln>
                    <a:extLst>
                      <a:ext uri="{53640926-AAD7-44D8-BBD7-CCE9431645EC}">
                        <a14:shadowObscured xmlns:a14="http://schemas.microsoft.com/office/drawing/2010/main"/>
                      </a:ext>
                    </a:extLst>
                  </pic:spPr>
                </pic:pic>
              </a:graphicData>
            </a:graphic>
          </wp:inline>
        </w:drawing>
      </w:r>
    </w:p>
    <w:p w14:paraId="18A7EECE" w14:textId="7DD405A6"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24</w:t>
      </w:r>
      <w:r>
        <w:fldChar w:fldCharType="end"/>
      </w:r>
      <w:r>
        <w:t xml:space="preserve">: </w:t>
      </w:r>
      <w:r w:rsidR="00334F2E">
        <w:t>búsqueda por nombre del recurso</w:t>
      </w:r>
    </w:p>
    <w:p w14:paraId="61D5E302" w14:textId="1CBC2D2B" w:rsidR="000C256A" w:rsidRDefault="000C256A" w:rsidP="00A63579">
      <w:r w:rsidRPr="00334F2E">
        <w:rPr>
          <w:rStyle w:val="Strong"/>
        </w:rPr>
        <w:t>Número de serie:</w:t>
      </w:r>
      <w:r>
        <w:t xml:space="preserve"> </w:t>
      </w:r>
      <w:r w:rsidRPr="00334F2E">
        <w:t>Se insertará el n/s del equipo averiado, al igual que en el campo anterior el campo devuelve el listado de opciones según los dígitos que se vayan insertando.</w:t>
      </w:r>
    </w:p>
    <w:p w14:paraId="3C5B5762" w14:textId="2267712C" w:rsidR="005A2919" w:rsidRPr="00334F2E" w:rsidRDefault="005A2919" w:rsidP="005A2919">
      <w:pPr>
        <w:spacing w:after="0"/>
        <w:ind w:left="-437"/>
      </w:pPr>
      <w:r>
        <w:rPr>
          <w:noProof/>
          <w:lang w:eastAsia="es-ES"/>
        </w:rPr>
        <w:lastRenderedPageBreak/>
        <w:drawing>
          <wp:inline distT="0" distB="0" distL="0" distR="0" wp14:anchorId="6B2F85F3" wp14:editId="0BED8E59">
            <wp:extent cx="6450671" cy="3356624"/>
            <wp:effectExtent l="19050" t="19050" r="26670" b="1524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1">
                      <a:extLst>
                        <a:ext uri="{28A0092B-C50C-407E-A947-70E740481C1C}">
                          <a14:useLocalDpi xmlns:a14="http://schemas.microsoft.com/office/drawing/2010/main" val="0"/>
                        </a:ext>
                      </a:extLst>
                    </a:blip>
                    <a:srcRect b="3118"/>
                    <a:stretch/>
                  </pic:blipFill>
                  <pic:spPr bwMode="auto">
                    <a:xfrm>
                      <a:off x="0" y="0"/>
                      <a:ext cx="6460864" cy="3361928"/>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7D810503" w14:textId="74BA34F6"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25</w:t>
      </w:r>
      <w:r>
        <w:fldChar w:fldCharType="end"/>
      </w:r>
      <w:r w:rsidR="00334F2E">
        <w:t>: búsqueda por número de serie</w:t>
      </w:r>
    </w:p>
    <w:p w14:paraId="651606D6" w14:textId="58F1F38B" w:rsidR="005F0627" w:rsidRDefault="005F0627" w:rsidP="00A63579">
      <w:r w:rsidRPr="00334F2E">
        <w:rPr>
          <w:rStyle w:val="Strong"/>
        </w:rPr>
        <w:t>Impacto:</w:t>
      </w:r>
      <w:r>
        <w:t xml:space="preserve"> Este campo es muy importante, cuando el técnico habrá una solicitud de avería deberá de indicar</w:t>
      </w:r>
      <w:r w:rsidR="00334F2E">
        <w:t xml:space="preserve"> </w:t>
      </w:r>
      <w:r>
        <w:t>la prioridad de</w:t>
      </w:r>
      <w:r w:rsidR="00090359">
        <w:t>l</w:t>
      </w:r>
      <w:r>
        <w:t xml:space="preserve"> impacto que debe tener dicha avería.</w:t>
      </w:r>
    </w:p>
    <w:p w14:paraId="3389537D" w14:textId="1DE9B7F5" w:rsidR="007869C0" w:rsidRDefault="00090359" w:rsidP="00090359">
      <w:pPr>
        <w:keepNext/>
        <w:spacing w:after="0"/>
        <w:ind w:left="-425"/>
      </w:pPr>
      <w:r>
        <w:rPr>
          <w:noProof/>
          <w:lang w:eastAsia="es-ES"/>
        </w:rPr>
        <w:drawing>
          <wp:inline distT="0" distB="0" distL="0" distR="0" wp14:anchorId="43DB7451" wp14:editId="15C820FA">
            <wp:extent cx="6488430" cy="3262579"/>
            <wp:effectExtent l="19050" t="19050" r="26670" b="146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2">
                      <a:extLst>
                        <a:ext uri="{28A0092B-C50C-407E-A947-70E740481C1C}">
                          <a14:useLocalDpi xmlns:a14="http://schemas.microsoft.com/office/drawing/2010/main" val="0"/>
                        </a:ext>
                      </a:extLst>
                    </a:blip>
                    <a:srcRect b="3493"/>
                    <a:stretch/>
                  </pic:blipFill>
                  <pic:spPr bwMode="auto">
                    <a:xfrm>
                      <a:off x="0" y="0"/>
                      <a:ext cx="6493538" cy="3265147"/>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59AA3C6C" w14:textId="0401CA99"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26</w:t>
      </w:r>
      <w:r>
        <w:fldChar w:fldCharType="end"/>
      </w:r>
      <w:r>
        <w:t xml:space="preserve">: </w:t>
      </w:r>
      <w:r w:rsidR="00334F2E">
        <w:t>impacto de la solicitud de avería</w:t>
      </w:r>
    </w:p>
    <w:p w14:paraId="5D76B387" w14:textId="3AFD509D" w:rsidR="00EE4FCF" w:rsidRPr="00090359" w:rsidRDefault="00EE4FCF" w:rsidP="00334F2E">
      <w:pPr>
        <w:rPr>
          <w:rStyle w:val="Strong"/>
          <w:b w:val="0"/>
        </w:rPr>
      </w:pPr>
      <w:r>
        <w:rPr>
          <w:rStyle w:val="Strong"/>
        </w:rPr>
        <w:t>S</w:t>
      </w:r>
      <w:r w:rsidR="00090359">
        <w:rPr>
          <w:rStyle w:val="Strong"/>
        </w:rPr>
        <w:t>í</w:t>
      </w:r>
      <w:r>
        <w:rPr>
          <w:rStyle w:val="Strong"/>
        </w:rPr>
        <w:t>ntoma</w:t>
      </w:r>
      <w:r w:rsidR="00090359">
        <w:rPr>
          <w:rStyle w:val="Strong"/>
        </w:rPr>
        <w:t xml:space="preserve">: </w:t>
      </w:r>
      <w:r w:rsidR="00090359">
        <w:rPr>
          <w:rStyle w:val="Strong"/>
          <w:b w:val="0"/>
        </w:rPr>
        <w:t>En este campo se indicará uno de los síntomas del listado que se ajuste al suyo.</w:t>
      </w:r>
    </w:p>
    <w:p w14:paraId="3D6ABE7E" w14:textId="431ABF4A" w:rsidR="0060291D" w:rsidRDefault="0060291D" w:rsidP="00334F2E">
      <w:r w:rsidRPr="00334F2E">
        <w:rPr>
          <w:rStyle w:val="Strong"/>
        </w:rPr>
        <w:t>Asunto:</w:t>
      </w:r>
      <w:r>
        <w:t xml:space="preserve"> En este campo el técnico procederá a dejar un resumen de la avería.</w:t>
      </w:r>
    </w:p>
    <w:p w14:paraId="6E6AB562" w14:textId="3877A233" w:rsidR="00521583" w:rsidRDefault="0060291D" w:rsidP="00090359">
      <w:pPr>
        <w:pageBreakBefore/>
      </w:pPr>
      <w:r w:rsidRPr="00334F2E">
        <w:rPr>
          <w:rStyle w:val="Strong"/>
        </w:rPr>
        <w:lastRenderedPageBreak/>
        <w:t>Descripción</w:t>
      </w:r>
      <w:r>
        <w:t xml:space="preserve">: Se procederá a explicar el problema </w:t>
      </w:r>
      <w:r w:rsidR="00090359">
        <w:t>identificado en</w:t>
      </w:r>
      <w:r>
        <w:t xml:space="preserve"> el recurso averiado.</w:t>
      </w:r>
    </w:p>
    <w:p w14:paraId="10C36CDF" w14:textId="2173C233" w:rsidR="00521583" w:rsidRDefault="00521583" w:rsidP="00334F2E">
      <w:r>
        <w:t>Una vez realizada la petición se procederá a su envío.</w:t>
      </w:r>
    </w:p>
    <w:p w14:paraId="3D2F0DF3" w14:textId="7E3A7345" w:rsidR="007869C0" w:rsidRDefault="006A39D3" w:rsidP="006A39D3">
      <w:pPr>
        <w:keepNext/>
        <w:spacing w:after="0"/>
        <w:ind w:left="-425"/>
      </w:pPr>
      <w:r>
        <w:rPr>
          <w:noProof/>
          <w:lang w:eastAsia="es-ES"/>
        </w:rPr>
        <w:drawing>
          <wp:inline distT="0" distB="0" distL="0" distR="0" wp14:anchorId="13D28192" wp14:editId="60554745">
            <wp:extent cx="6517843" cy="3284220"/>
            <wp:effectExtent l="19050" t="19050" r="16510" b="1143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3">
                      <a:extLst>
                        <a:ext uri="{28A0092B-C50C-407E-A947-70E740481C1C}">
                          <a14:useLocalDpi xmlns:a14="http://schemas.microsoft.com/office/drawing/2010/main" val="0"/>
                        </a:ext>
                      </a:extLst>
                    </a:blip>
                    <a:srcRect b="3669"/>
                    <a:stretch/>
                  </pic:blipFill>
                  <pic:spPr bwMode="auto">
                    <a:xfrm>
                      <a:off x="0" y="0"/>
                      <a:ext cx="6526135" cy="3288398"/>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72DCF0A5" w14:textId="181F9ADF"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27</w:t>
      </w:r>
      <w:r>
        <w:fldChar w:fldCharType="end"/>
      </w:r>
      <w:r>
        <w:t xml:space="preserve">: </w:t>
      </w:r>
      <w:r w:rsidR="00334F2E">
        <w:t>envío de solicitud</w:t>
      </w:r>
    </w:p>
    <w:p w14:paraId="54B80843" w14:textId="734F9503" w:rsidR="00A63579" w:rsidRDefault="000D68E3" w:rsidP="00334F2E">
      <w:r>
        <w:t>Cuando se genera la solicitud</w:t>
      </w:r>
      <w:r w:rsidR="00D42384">
        <w:t xml:space="preserve"> es asignada al</w:t>
      </w:r>
      <w:r w:rsidR="00A63579">
        <w:t xml:space="preserve"> Proveedor</w:t>
      </w:r>
      <w:r w:rsidR="00D42384">
        <w:t>,</w:t>
      </w:r>
      <w:r w:rsidR="00A63579">
        <w:t xml:space="preserve"> para que realice un </w:t>
      </w:r>
      <w:r w:rsidR="00782BFE">
        <w:t>diagnóstico</w:t>
      </w:r>
      <w:r w:rsidR="00A63579">
        <w:t xml:space="preserve"> de la aver</w:t>
      </w:r>
      <w:r>
        <w:t>ía.</w:t>
      </w:r>
    </w:p>
    <w:p w14:paraId="41F2EE10" w14:textId="1837D77D" w:rsidR="007D2F0B" w:rsidRDefault="007D2F0B" w:rsidP="00334F2E">
      <w:r>
        <w:t>Una vez realizada la solicitud de avería llegará un mensaje indicando que la solicitud ha sido creada.</w:t>
      </w:r>
    </w:p>
    <w:p w14:paraId="6F672971" w14:textId="03D45539" w:rsidR="001D2408" w:rsidRDefault="007D2F0B" w:rsidP="00334F2E">
      <w:pPr>
        <w:spacing w:after="120"/>
        <w:ind w:left="-425"/>
      </w:pPr>
      <w:r w:rsidRPr="007D2F0B">
        <w:rPr>
          <w:noProof/>
          <w:lang w:eastAsia="es-ES"/>
        </w:rPr>
        <w:drawing>
          <wp:inline distT="0" distB="0" distL="0" distR="0" wp14:anchorId="4F659129" wp14:editId="4688EBF3">
            <wp:extent cx="6504167" cy="1899211"/>
            <wp:effectExtent l="19050" t="19050" r="11430" b="25400"/>
            <wp:docPr id="44" name="Picture 44" descr="C:\Users\amdiapar\Desktop\2016-12-20 07_52_57-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diapar\Desktop\2016-12-20 07_52_57-CGES _ Centro de Gestión de Servicios TIC - Web Técnica - Internet Explorer.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510114" cy="1900948"/>
                    </a:xfrm>
                    <a:prstGeom prst="rect">
                      <a:avLst/>
                    </a:prstGeom>
                    <a:noFill/>
                    <a:ln>
                      <a:solidFill>
                        <a:schemeClr val="accent1"/>
                      </a:solidFill>
                    </a:ln>
                  </pic:spPr>
                </pic:pic>
              </a:graphicData>
            </a:graphic>
          </wp:inline>
        </w:drawing>
      </w:r>
    </w:p>
    <w:p w14:paraId="6BEC17B4" w14:textId="68207520"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29</w:t>
      </w:r>
      <w:r>
        <w:fldChar w:fldCharType="end"/>
      </w:r>
      <w:r>
        <w:t xml:space="preserve">: </w:t>
      </w:r>
      <w:r w:rsidR="00334F2E">
        <w:t>registro de solicitud creada</w:t>
      </w:r>
    </w:p>
    <w:p w14:paraId="7FC87ACE" w14:textId="2FFACB9C" w:rsidR="00D72BF8" w:rsidRDefault="0099117E" w:rsidP="00A312FC">
      <w:r>
        <w:t>Una vez registrada la solicitud de avería pueden suceder los siguientes casos:</w:t>
      </w:r>
    </w:p>
    <w:p w14:paraId="6A2CD009" w14:textId="240C1FDF" w:rsidR="0099117E" w:rsidRDefault="0099117E" w:rsidP="00376017">
      <w:pPr>
        <w:pStyle w:val="ListParagraph"/>
        <w:numPr>
          <w:ilvl w:val="0"/>
          <w:numId w:val="33"/>
        </w:numPr>
        <w:spacing w:before="60" w:after="60"/>
        <w:ind w:left="714" w:hanging="357"/>
        <w:contextualSpacing w:val="0"/>
      </w:pPr>
      <w:r>
        <w:t>Que el equipo seleccionado este cubierto con la garantía de fabricante, la solicitud se escalara al proveedor de la garantía.</w:t>
      </w:r>
    </w:p>
    <w:p w14:paraId="1826047A" w14:textId="0EA898F8" w:rsidR="0099117E" w:rsidRDefault="0099117E" w:rsidP="00376017">
      <w:pPr>
        <w:pStyle w:val="ListParagraph"/>
        <w:numPr>
          <w:ilvl w:val="0"/>
          <w:numId w:val="33"/>
        </w:numPr>
        <w:spacing w:before="60" w:after="60"/>
        <w:ind w:left="714" w:hanging="357"/>
        <w:contextualSpacing w:val="0"/>
      </w:pPr>
      <w:r>
        <w:lastRenderedPageBreak/>
        <w:t>Que el equipo seleccionado no este cubierto por la garantía de fabricante, pero si está asociado al contrato de mantenimiento</w:t>
      </w:r>
      <w:r w:rsidR="00376017">
        <w:t xml:space="preserve">, se escalara </w:t>
      </w:r>
      <w:r>
        <w:t>l</w:t>
      </w:r>
      <w:r w:rsidR="00376017">
        <w:t>a avería al</w:t>
      </w:r>
      <w:r>
        <w:t xml:space="preserve"> proveedor del mantenimiento.</w:t>
      </w:r>
    </w:p>
    <w:p w14:paraId="320FD286" w14:textId="2DF74168" w:rsidR="0099117E" w:rsidRDefault="0099117E" w:rsidP="00376017">
      <w:pPr>
        <w:pStyle w:val="ListParagraph"/>
        <w:numPr>
          <w:ilvl w:val="0"/>
          <w:numId w:val="33"/>
        </w:numPr>
        <w:spacing w:before="60" w:after="60"/>
        <w:ind w:left="714" w:hanging="357"/>
        <w:contextualSpacing w:val="0"/>
      </w:pPr>
      <w:r>
        <w:t>Que el equipo seleccionado no este cubierto por la garantía de fabricante y tampoco este asociado al contrato de mantenimiento. Nos aparecerá el siguiente mensaje:</w:t>
      </w:r>
    </w:p>
    <w:p w14:paraId="12951F6F" w14:textId="64943B8A" w:rsidR="0099117E" w:rsidRDefault="0099117E" w:rsidP="0099117E">
      <w:pPr>
        <w:pStyle w:val="ListParagraph"/>
        <w:rPr>
          <w:i/>
        </w:rPr>
      </w:pPr>
      <w:r w:rsidRPr="0099117E">
        <w:rPr>
          <w:i/>
        </w:rPr>
        <w:t>“El Activo está sin soporte de garantía o mantenimiento, póngase en contacto con el responsable del contrato de mantenimiento HW-CPD’s.”</w:t>
      </w:r>
    </w:p>
    <w:p w14:paraId="11880BF5" w14:textId="6276F673" w:rsidR="0099117E" w:rsidRPr="00354D62" w:rsidRDefault="0099117E" w:rsidP="00354D62">
      <w:pPr>
        <w:pStyle w:val="ListParagraph"/>
        <w:numPr>
          <w:ilvl w:val="0"/>
          <w:numId w:val="33"/>
        </w:numPr>
        <w:spacing w:before="60" w:after="60"/>
        <w:ind w:left="714" w:hanging="357"/>
        <w:contextualSpacing w:val="0"/>
      </w:pPr>
      <w:r>
        <w:t xml:space="preserve">Que el equipo no se encuentra dado de alta, </w:t>
      </w:r>
      <w:r w:rsidR="00354D62">
        <w:t>si estamos completando el número de serie nos ira mostrando datos de un listado a seleccionar mientras exista, cuando no encuentre datos, mostrara un mensaje de no existe.</w:t>
      </w:r>
    </w:p>
    <w:p w14:paraId="54B80844" w14:textId="797FB262" w:rsidR="00A63579" w:rsidRDefault="00A63579" w:rsidP="00A312FC">
      <w:r>
        <w:t>Au</w:t>
      </w:r>
      <w:r w:rsidR="006A39D3">
        <w:t>nque la solicitud esté en manos</w:t>
      </w:r>
      <w:r>
        <w:t xml:space="preserve"> del Proveedor el usuario podrá realizar acciones sobre ella.</w:t>
      </w:r>
    </w:p>
    <w:p w14:paraId="54B80845" w14:textId="3D0137B9" w:rsidR="00A63579" w:rsidRDefault="00A63579" w:rsidP="00A312FC">
      <w:r>
        <w:t>Estas acciones son: Comentar y exportar detalle</w:t>
      </w:r>
      <w:r w:rsidR="00334F2E">
        <w:t>.</w:t>
      </w:r>
    </w:p>
    <w:p w14:paraId="1A79B11E" w14:textId="158C28AD" w:rsidR="00BF759F" w:rsidRDefault="00BF759F" w:rsidP="00BF759F">
      <w:r w:rsidRPr="00013168">
        <w:rPr>
          <w:b/>
        </w:rPr>
        <w:t>Comentar:</w:t>
      </w:r>
      <w:r>
        <w:t xml:space="preserve"> Deja cualquier comentar</w:t>
      </w:r>
      <w:r w:rsidR="00334F2E">
        <w:t>io sobre la solicitud.</w:t>
      </w:r>
    </w:p>
    <w:p w14:paraId="54B80848" w14:textId="72C37F3F" w:rsidR="00A63579" w:rsidRDefault="00BF759F" w:rsidP="00A63579">
      <w:r w:rsidRPr="00013168">
        <w:rPr>
          <w:b/>
        </w:rPr>
        <w:t>Exportar:</w:t>
      </w:r>
      <w:r>
        <w:t xml:space="preserve"> Permite exportar al usuario los deta</w:t>
      </w:r>
      <w:r w:rsidR="00334F2E">
        <w:t>lles de la solicitud mediante PDF.</w:t>
      </w:r>
    </w:p>
    <w:p w14:paraId="04EB624D" w14:textId="32FFE99C" w:rsidR="007869C0" w:rsidRDefault="007D2F0B" w:rsidP="00334F2E">
      <w:pPr>
        <w:keepNext/>
        <w:spacing w:after="120"/>
        <w:ind w:left="-425"/>
      </w:pPr>
      <w:r w:rsidRPr="007D2F0B">
        <w:rPr>
          <w:noProof/>
          <w:lang w:eastAsia="es-ES"/>
        </w:rPr>
        <w:drawing>
          <wp:inline distT="0" distB="0" distL="0" distR="0" wp14:anchorId="16E15607" wp14:editId="51F6E2DB">
            <wp:extent cx="6464410" cy="4102137"/>
            <wp:effectExtent l="19050" t="19050" r="12700" b="12700"/>
            <wp:docPr id="45" name="Picture 45" descr="C:\Users\amdiapar\Desktop\2016-12-20 07_54_51-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diapar\Desktop\2016-12-20 07_54_51-CGES _ Centro de Gestión de Servicios TIC - Web Técnica - Internet Explorer.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65334" cy="4102723"/>
                    </a:xfrm>
                    <a:prstGeom prst="rect">
                      <a:avLst/>
                    </a:prstGeom>
                    <a:noFill/>
                    <a:ln>
                      <a:solidFill>
                        <a:schemeClr val="accent1"/>
                      </a:solidFill>
                    </a:ln>
                  </pic:spPr>
                </pic:pic>
              </a:graphicData>
            </a:graphic>
          </wp:inline>
        </w:drawing>
      </w:r>
    </w:p>
    <w:p w14:paraId="5B564754" w14:textId="0A4536EA"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30</w:t>
      </w:r>
      <w:r>
        <w:fldChar w:fldCharType="end"/>
      </w:r>
      <w:r>
        <w:t xml:space="preserve">: </w:t>
      </w:r>
      <w:r w:rsidR="00334F2E">
        <w:t>detalle de la solicitud</w:t>
      </w:r>
    </w:p>
    <w:p w14:paraId="29AD51FC" w14:textId="13A40098" w:rsidR="006530CE" w:rsidRDefault="00B53265" w:rsidP="00334F2E">
      <w:r>
        <w:t>Si el Proveedor no puede resolver una solicitud ya sea de Mantenimiento Avanzado o de Mantenimiento Básico, por necesitar información sobre la misma o aclarar algún dato, tendrá la posibilidad de solic</w:t>
      </w:r>
      <w:r w:rsidR="00640BBC">
        <w:t>itarle los datos necesarios al t</w:t>
      </w:r>
      <w:r>
        <w:t>écnico.</w:t>
      </w:r>
    </w:p>
    <w:p w14:paraId="1C83ADE7" w14:textId="3D5D7425" w:rsidR="00D701A7" w:rsidRDefault="00D701A7" w:rsidP="00334F2E">
      <w:pPr>
        <w:spacing w:after="120"/>
      </w:pPr>
      <w:r>
        <w:lastRenderedPageBreak/>
        <w:t xml:space="preserve">Esta solicitud se encontrará en el listado del </w:t>
      </w:r>
      <w:r w:rsidR="00640BBC">
        <w:t>t</w:t>
      </w:r>
      <w:r>
        <w:t>écnico en estado Pte. Información.</w:t>
      </w:r>
    </w:p>
    <w:p w14:paraId="2F59E20C" w14:textId="496F05CA" w:rsidR="00D701A7" w:rsidRDefault="00D701A7" w:rsidP="00334F2E">
      <w:pPr>
        <w:spacing w:after="120"/>
        <w:ind w:left="-425"/>
      </w:pPr>
      <w:r w:rsidRPr="00D701A7">
        <w:rPr>
          <w:noProof/>
          <w:lang w:eastAsia="es-ES"/>
        </w:rPr>
        <w:drawing>
          <wp:inline distT="0" distB="0" distL="0" distR="0" wp14:anchorId="1E849625" wp14:editId="65972F4F">
            <wp:extent cx="6440556" cy="2748151"/>
            <wp:effectExtent l="19050" t="19050" r="17780" b="14605"/>
            <wp:docPr id="6" name="Picture 6" descr="C:\Users\amdiapar\Desktop\2016-12-20 10_32_06-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diapar\Desktop\2016-12-20 10_32_06-CGES _ Centro de Gestión de Servicios TIC - Web Técnica - Internet Explorer.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44417" cy="2749798"/>
                    </a:xfrm>
                    <a:prstGeom prst="rect">
                      <a:avLst/>
                    </a:prstGeom>
                    <a:noFill/>
                    <a:ln>
                      <a:solidFill>
                        <a:schemeClr val="accent1"/>
                      </a:solidFill>
                    </a:ln>
                  </pic:spPr>
                </pic:pic>
              </a:graphicData>
            </a:graphic>
          </wp:inline>
        </w:drawing>
      </w:r>
    </w:p>
    <w:p w14:paraId="17FB53EF" w14:textId="4D528657"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31</w:t>
      </w:r>
      <w:r>
        <w:fldChar w:fldCharType="end"/>
      </w:r>
      <w:r>
        <w:t xml:space="preserve">: </w:t>
      </w:r>
      <w:r w:rsidR="00334F2E">
        <w:t>listado de solicitudes</w:t>
      </w:r>
    </w:p>
    <w:p w14:paraId="1CD967B3" w14:textId="624FFD47" w:rsidR="006530CE" w:rsidRDefault="006530CE" w:rsidP="00A63579">
      <w:r>
        <w:t xml:space="preserve">El </w:t>
      </w:r>
      <w:r w:rsidR="00640BBC">
        <w:t>t</w:t>
      </w:r>
      <w:r>
        <w:t xml:space="preserve">écnico tendrá la acción de </w:t>
      </w:r>
      <w:r w:rsidRPr="00640BBC">
        <w:rPr>
          <w:rStyle w:val="Strong"/>
        </w:rPr>
        <w:t xml:space="preserve">Responder </w:t>
      </w:r>
      <w:r>
        <w:t>sobre esa solicitud.</w:t>
      </w:r>
    </w:p>
    <w:p w14:paraId="09D1F949" w14:textId="46B2FD8A" w:rsidR="006530CE" w:rsidRDefault="006530CE" w:rsidP="00473E0E">
      <w:pPr>
        <w:spacing w:after="120"/>
        <w:ind w:left="-425"/>
      </w:pPr>
      <w:r w:rsidRPr="006530CE">
        <w:rPr>
          <w:noProof/>
          <w:lang w:eastAsia="es-ES"/>
        </w:rPr>
        <w:drawing>
          <wp:inline distT="0" distB="0" distL="0" distR="0" wp14:anchorId="5013CCF8" wp14:editId="76E6E51E">
            <wp:extent cx="6512118" cy="4053761"/>
            <wp:effectExtent l="19050" t="19050" r="22225" b="23495"/>
            <wp:docPr id="25" name="Picture 25" descr="C:\Users\amdiapar\Desktop\2016-12-19 13_58_47-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diapar\Desktop\2016-12-19 13_58_47-CGES _ Centro de Gestión de Servicios TIC - Web Técnica - Internet Explorer.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514113" cy="4055003"/>
                    </a:xfrm>
                    <a:prstGeom prst="rect">
                      <a:avLst/>
                    </a:prstGeom>
                    <a:noFill/>
                    <a:ln>
                      <a:solidFill>
                        <a:schemeClr val="accent1"/>
                      </a:solidFill>
                    </a:ln>
                  </pic:spPr>
                </pic:pic>
              </a:graphicData>
            </a:graphic>
          </wp:inline>
        </w:drawing>
      </w:r>
    </w:p>
    <w:p w14:paraId="1FCFB950" w14:textId="3807F6F4"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32</w:t>
      </w:r>
      <w:r>
        <w:fldChar w:fldCharType="end"/>
      </w:r>
      <w:r>
        <w:t xml:space="preserve">: </w:t>
      </w:r>
      <w:r w:rsidR="00473E0E">
        <w:t>responder solicitud</w:t>
      </w:r>
    </w:p>
    <w:p w14:paraId="142E9352" w14:textId="54877E69" w:rsidR="00D701A7" w:rsidRDefault="00D80874" w:rsidP="00D701A7">
      <w:r>
        <w:t>Una vez resuelta la duda del Proveedor se proce</w:t>
      </w:r>
      <w:r w:rsidR="000D6517">
        <w:t>derá a la solución de la misma.</w:t>
      </w:r>
      <w:r w:rsidR="00432CAB">
        <w:t xml:space="preserve"> </w:t>
      </w:r>
      <w:r w:rsidR="00D701A7">
        <w:t>El técnico sobre esta solicitud s</w:t>
      </w:r>
      <w:r w:rsidR="00F7778F">
        <w:t>ólo podrá realizar dos acciones.</w:t>
      </w:r>
    </w:p>
    <w:p w14:paraId="59D67592" w14:textId="38262574" w:rsidR="00D701A7" w:rsidRDefault="00D701A7" w:rsidP="00D701A7">
      <w:r w:rsidRPr="00013168">
        <w:rPr>
          <w:b/>
        </w:rPr>
        <w:lastRenderedPageBreak/>
        <w:t>Comentar:</w:t>
      </w:r>
      <w:r>
        <w:t xml:space="preserve"> Deja cualquie</w:t>
      </w:r>
      <w:r w:rsidR="00473E0E">
        <w:t>r comentario sobre la solicitud.</w:t>
      </w:r>
    </w:p>
    <w:p w14:paraId="13695881" w14:textId="4D1CC061" w:rsidR="00D701A7" w:rsidRDefault="00D701A7" w:rsidP="00D701A7">
      <w:r w:rsidRPr="00013168">
        <w:rPr>
          <w:b/>
        </w:rPr>
        <w:t>Exportar:</w:t>
      </w:r>
      <w:r>
        <w:t xml:space="preserve"> Permite exportar al usuario los detal</w:t>
      </w:r>
      <w:r w:rsidR="00473E0E">
        <w:t>les de la solicitud mediante PDF.</w:t>
      </w:r>
    </w:p>
    <w:p w14:paraId="45C13647" w14:textId="77777777" w:rsidR="007869C0" w:rsidRDefault="00FC787A" w:rsidP="00473E0E">
      <w:pPr>
        <w:keepNext/>
        <w:spacing w:after="120"/>
        <w:ind w:left="-425"/>
      </w:pPr>
      <w:r w:rsidRPr="00FC787A">
        <w:rPr>
          <w:noProof/>
          <w:lang w:eastAsia="es-ES"/>
        </w:rPr>
        <w:drawing>
          <wp:inline distT="0" distB="0" distL="0" distR="0" wp14:anchorId="30492668" wp14:editId="73FAE422">
            <wp:extent cx="6408751" cy="3797189"/>
            <wp:effectExtent l="19050" t="19050" r="11430" b="13335"/>
            <wp:docPr id="43" name="Picture 43" descr="C:\Users\amdiapar\Desktop\2016-12-19 09_12_46-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mdiapar\Desktop\2016-12-19 09_12_46-CGES _ Centro de Gestión de Servicios TIC - Web Técnica - Internet Explorer.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11550" cy="3798847"/>
                    </a:xfrm>
                    <a:prstGeom prst="rect">
                      <a:avLst/>
                    </a:prstGeom>
                    <a:noFill/>
                    <a:ln>
                      <a:solidFill>
                        <a:schemeClr val="accent1"/>
                      </a:solidFill>
                    </a:ln>
                  </pic:spPr>
                </pic:pic>
              </a:graphicData>
            </a:graphic>
          </wp:inline>
        </w:drawing>
      </w:r>
    </w:p>
    <w:p w14:paraId="7F050275" w14:textId="059320FA"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33</w:t>
      </w:r>
      <w:r>
        <w:fldChar w:fldCharType="end"/>
      </w:r>
      <w:r>
        <w:t xml:space="preserve">: </w:t>
      </w:r>
      <w:r w:rsidR="00473E0E">
        <w:t>detalle de la solicitud</w:t>
      </w:r>
    </w:p>
    <w:p w14:paraId="316619C3" w14:textId="4494454D" w:rsidR="000D6517" w:rsidRPr="005B03AB" w:rsidRDefault="000D6517" w:rsidP="00A63579">
      <w:pPr>
        <w:rPr>
          <w:u w:val="single"/>
        </w:rPr>
      </w:pPr>
      <w:r>
        <w:t>Otra situación que se le puede da</w:t>
      </w:r>
      <w:r w:rsidR="00640BBC">
        <w:t>r al Proveedor y que afecta al t</w:t>
      </w:r>
      <w:r>
        <w:t xml:space="preserve">écnico es la acción de </w:t>
      </w:r>
      <w:r w:rsidRPr="00640BBC">
        <w:rPr>
          <w:rStyle w:val="Strong"/>
        </w:rPr>
        <w:t>Establecer ventana.</w:t>
      </w:r>
    </w:p>
    <w:p w14:paraId="4A8F47FD" w14:textId="1CE3AFA9" w:rsidR="000D6517" w:rsidRDefault="000D6517" w:rsidP="00A63579">
      <w:r>
        <w:t>Mediante esta acción</w:t>
      </w:r>
      <w:r w:rsidR="00432CAB">
        <w:t>,</w:t>
      </w:r>
      <w:r>
        <w:t xml:space="preserve"> el Proveedor </w:t>
      </w:r>
      <w:r w:rsidR="00640BBC">
        <w:t>le solicitará al t</w:t>
      </w:r>
      <w:r w:rsidR="00296467">
        <w:t xml:space="preserve">écnico que establezca </w:t>
      </w:r>
      <w:r>
        <w:t>el día y la hora</w:t>
      </w:r>
      <w:r w:rsidR="00432CAB">
        <w:t>,</w:t>
      </w:r>
      <w:r>
        <w:t xml:space="preserve"> en la que se va a realizar la intervención de la misma.</w:t>
      </w:r>
    </w:p>
    <w:p w14:paraId="3A6A92EB" w14:textId="65D6966C" w:rsidR="000D6517" w:rsidRDefault="000D6517" w:rsidP="00A63579">
      <w:r>
        <w:t>Al técnico</w:t>
      </w:r>
      <w:r w:rsidR="00432CAB">
        <w:t>,</w:t>
      </w:r>
      <w:r>
        <w:t xml:space="preserve"> en su listado le aparecerá la solicitud en estado Pte. Establecer Ventana Horaria.</w:t>
      </w:r>
    </w:p>
    <w:p w14:paraId="6D8D8E5A" w14:textId="0CFB0C7F" w:rsidR="005B03AB" w:rsidRDefault="005B03AB" w:rsidP="00473E0E">
      <w:pPr>
        <w:spacing w:after="120"/>
        <w:ind w:left="-425"/>
      </w:pPr>
      <w:r w:rsidRPr="005B03AB">
        <w:rPr>
          <w:noProof/>
          <w:lang w:eastAsia="es-ES"/>
        </w:rPr>
        <w:lastRenderedPageBreak/>
        <w:drawing>
          <wp:inline distT="0" distB="0" distL="0" distR="0" wp14:anchorId="4C1E938A" wp14:editId="235873D8">
            <wp:extent cx="6288296" cy="4444779"/>
            <wp:effectExtent l="19050" t="19050" r="17780" b="13335"/>
            <wp:docPr id="55" name="Picture 55" descr="C:\Users\amdiapar\Desktop\2016-12-20 08_18_57-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diapar\Desktop\2016-12-20 08_18_57-CGES _ Centro de Gestión de Servicios TIC - Web Técnica - Internet Explorer.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90773" cy="4446530"/>
                    </a:xfrm>
                    <a:prstGeom prst="rect">
                      <a:avLst/>
                    </a:prstGeom>
                    <a:noFill/>
                    <a:ln>
                      <a:solidFill>
                        <a:schemeClr val="accent1"/>
                      </a:solidFill>
                    </a:ln>
                  </pic:spPr>
                </pic:pic>
              </a:graphicData>
            </a:graphic>
          </wp:inline>
        </w:drawing>
      </w:r>
    </w:p>
    <w:p w14:paraId="1E20E3EA" w14:textId="0D6979E6"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34</w:t>
      </w:r>
      <w:r>
        <w:fldChar w:fldCharType="end"/>
      </w:r>
      <w:r>
        <w:t xml:space="preserve">: </w:t>
      </w:r>
      <w:r w:rsidR="00473E0E">
        <w:t>listado de solicitud pendientes</w:t>
      </w:r>
    </w:p>
    <w:p w14:paraId="7B237872" w14:textId="6D20F12F" w:rsidR="00296467" w:rsidRDefault="00296467" w:rsidP="005B03AB">
      <w:r>
        <w:t>Procederá a seleccionar el día y la hora med</w:t>
      </w:r>
      <w:r w:rsidR="006F1E18">
        <w:t>iante la acción Establecer V</w:t>
      </w:r>
      <w:r>
        <w:t>entana.</w:t>
      </w:r>
    </w:p>
    <w:p w14:paraId="5F80833C" w14:textId="1B73F9B2" w:rsidR="00296467" w:rsidRDefault="00296467" w:rsidP="00473E0E">
      <w:pPr>
        <w:spacing w:after="120"/>
        <w:ind w:left="-425"/>
      </w:pPr>
      <w:r w:rsidRPr="00296467">
        <w:rPr>
          <w:noProof/>
          <w:lang w:eastAsia="es-ES"/>
        </w:rPr>
        <w:lastRenderedPageBreak/>
        <w:drawing>
          <wp:inline distT="0" distB="0" distL="0" distR="0" wp14:anchorId="764DE620" wp14:editId="201A6365">
            <wp:extent cx="6528021" cy="4321365"/>
            <wp:effectExtent l="19050" t="19050" r="25400" b="22225"/>
            <wp:docPr id="56" name="Picture 56" descr="C:\Users\amdiapar\Desktop\2016-12-20 08_19_50-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diapar\Desktop\2016-12-20 08_19_50-CGES _ Centro de Gestión de Servicios TIC - Web Técnica - Internet Explorer.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533082" cy="4324715"/>
                    </a:xfrm>
                    <a:prstGeom prst="rect">
                      <a:avLst/>
                    </a:prstGeom>
                    <a:noFill/>
                    <a:ln>
                      <a:solidFill>
                        <a:schemeClr val="accent1"/>
                      </a:solidFill>
                    </a:ln>
                  </pic:spPr>
                </pic:pic>
              </a:graphicData>
            </a:graphic>
          </wp:inline>
        </w:drawing>
      </w:r>
    </w:p>
    <w:p w14:paraId="6ED441B3" w14:textId="23A46569"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35</w:t>
      </w:r>
      <w:r>
        <w:fldChar w:fldCharType="end"/>
      </w:r>
      <w:r>
        <w:t xml:space="preserve">: </w:t>
      </w:r>
      <w:r w:rsidR="00473E0E">
        <w:t>establecer ventana</w:t>
      </w:r>
    </w:p>
    <w:p w14:paraId="395310B9" w14:textId="28BF8469" w:rsidR="00255013" w:rsidRDefault="00255013" w:rsidP="005B03AB">
      <w:r>
        <w:t xml:space="preserve">Se le habilitará el calendario para que seleccione el día y la hora que se </w:t>
      </w:r>
      <w:r w:rsidR="00FF5263">
        <w:t>adapte a sus necesidades.</w:t>
      </w:r>
    </w:p>
    <w:p w14:paraId="5E70CEEF" w14:textId="12A6F8FF" w:rsidR="00FF5263" w:rsidRDefault="00FF5263" w:rsidP="005B03AB">
      <w:r>
        <w:t>Hay que tener especial cuidado</w:t>
      </w:r>
      <w:r w:rsidR="00432CAB">
        <w:t>,</w:t>
      </w:r>
      <w:r>
        <w:t xml:space="preserve"> pues para poder seleccionar una hora en concreto</w:t>
      </w:r>
      <w:r w:rsidR="00432CAB">
        <w:t>,</w:t>
      </w:r>
      <w:r>
        <w:t xml:space="preserve"> es necesario que se aplique en primer lugar el horario y seguidamente el día que se requiere la intervención.</w:t>
      </w:r>
    </w:p>
    <w:p w14:paraId="1807715A" w14:textId="73E13F69" w:rsidR="00FF5263" w:rsidRDefault="00FF5263" w:rsidP="005B03AB">
      <w:r>
        <w:t>Si no se realiza en este orden, se asigna una franja horaria por defecto.</w:t>
      </w:r>
    </w:p>
    <w:p w14:paraId="234A9DC7" w14:textId="702ED4CC" w:rsidR="00FF5263" w:rsidRDefault="00FF5263" w:rsidP="00473E0E">
      <w:pPr>
        <w:spacing w:after="120"/>
        <w:ind w:left="-425"/>
      </w:pPr>
      <w:r w:rsidRPr="00FF5263">
        <w:rPr>
          <w:noProof/>
          <w:lang w:eastAsia="es-ES"/>
        </w:rPr>
        <w:lastRenderedPageBreak/>
        <w:drawing>
          <wp:inline distT="0" distB="0" distL="0" distR="0" wp14:anchorId="6CC51FDC" wp14:editId="78EAD513">
            <wp:extent cx="6440556" cy="4659028"/>
            <wp:effectExtent l="19050" t="19050" r="17780" b="27305"/>
            <wp:docPr id="57" name="Picture 57" descr="C:\Users\amdiapar\Desktop\2016-12-20 08_25_11-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diapar\Desktop\2016-12-20 08_25_11-CGES _ Centro de Gestión de Servicios TIC - Web Técnica - Internet Explorer.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442072" cy="4660125"/>
                    </a:xfrm>
                    <a:prstGeom prst="rect">
                      <a:avLst/>
                    </a:prstGeom>
                    <a:noFill/>
                    <a:ln>
                      <a:solidFill>
                        <a:schemeClr val="accent1"/>
                      </a:solidFill>
                    </a:ln>
                  </pic:spPr>
                </pic:pic>
              </a:graphicData>
            </a:graphic>
          </wp:inline>
        </w:drawing>
      </w:r>
    </w:p>
    <w:p w14:paraId="5FE96AFC" w14:textId="664E9468"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36</w:t>
      </w:r>
      <w:r>
        <w:fldChar w:fldCharType="end"/>
      </w:r>
      <w:r>
        <w:t xml:space="preserve">: </w:t>
      </w:r>
      <w:r w:rsidR="00473E0E">
        <w:t>establecer ventana horaria</w:t>
      </w:r>
    </w:p>
    <w:p w14:paraId="44B92558" w14:textId="2AAB0BB4" w:rsidR="00AD639A" w:rsidRDefault="00AD639A" w:rsidP="00473E0E">
      <w:r>
        <w:t>Ya con todos los datos</w:t>
      </w:r>
      <w:r w:rsidR="00432CAB">
        <w:t>,</w:t>
      </w:r>
      <w:r>
        <w:t xml:space="preserve"> el Proveedor sol</w:t>
      </w:r>
      <w:r w:rsidR="00640BBC">
        <w:t>ucionará la avería para que el t</w:t>
      </w:r>
      <w:r>
        <w:t>écnico finalice la solicitud indicando si está o no conforme con la misma.</w:t>
      </w:r>
    </w:p>
    <w:p w14:paraId="20745C4E" w14:textId="77777777" w:rsidR="007869C0" w:rsidRDefault="000D68E3" w:rsidP="00640BBC">
      <w:pPr>
        <w:keepNext/>
        <w:spacing w:after="120"/>
        <w:ind w:left="-425"/>
      </w:pPr>
      <w:r>
        <w:rPr>
          <w:noProof/>
          <w:lang w:eastAsia="es-ES"/>
        </w:rPr>
        <w:lastRenderedPageBreak/>
        <w:drawing>
          <wp:inline distT="0" distB="0" distL="0" distR="0" wp14:anchorId="54B808BE" wp14:editId="7BF1AD14">
            <wp:extent cx="6329238" cy="3901789"/>
            <wp:effectExtent l="19050" t="19050" r="14605" b="22860"/>
            <wp:docPr id="64" name="Imagen 9" descr="C:\Users\amdiapar\Desktop\2016-04-15 13_44_09-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diapar\Desktop\2016-04-15 13_44_09-CGES _ Centro de Gestión de Servicios TIC - Web Técnica.png"/>
                    <pic:cNvPicPr>
                      <a:picLocks noChangeAspect="1" noChangeArrowheads="1"/>
                    </pic:cNvPicPr>
                  </pic:nvPicPr>
                  <pic:blipFill>
                    <a:blip r:embed="rId52" cstate="print"/>
                    <a:srcRect/>
                    <a:stretch>
                      <a:fillRect/>
                    </a:stretch>
                  </pic:blipFill>
                  <pic:spPr bwMode="auto">
                    <a:xfrm>
                      <a:off x="0" y="0"/>
                      <a:ext cx="6332904" cy="3904049"/>
                    </a:xfrm>
                    <a:prstGeom prst="rect">
                      <a:avLst/>
                    </a:prstGeom>
                    <a:noFill/>
                    <a:ln w="9525">
                      <a:solidFill>
                        <a:schemeClr val="accent1"/>
                      </a:solidFill>
                      <a:miter lim="800000"/>
                      <a:headEnd/>
                      <a:tailEnd/>
                    </a:ln>
                  </pic:spPr>
                </pic:pic>
              </a:graphicData>
            </a:graphic>
          </wp:inline>
        </w:drawing>
      </w:r>
    </w:p>
    <w:p w14:paraId="18BA223C" w14:textId="33BD7356"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37</w:t>
      </w:r>
      <w:r>
        <w:fldChar w:fldCharType="end"/>
      </w:r>
      <w:r>
        <w:t xml:space="preserve">: </w:t>
      </w:r>
      <w:r w:rsidR="00640BBC">
        <w:t>solicitud pendiente confirmar cierre</w:t>
      </w:r>
    </w:p>
    <w:p w14:paraId="54B8084F" w14:textId="77777777" w:rsidR="00CC2F5C" w:rsidRDefault="00CC2F5C" w:rsidP="00640BBC">
      <w:r w:rsidRPr="00013168">
        <w:rPr>
          <w:b/>
        </w:rPr>
        <w:t>Conforme:</w:t>
      </w:r>
      <w:r>
        <w:t xml:space="preserve"> Si el usuario se encuentra conforme con esta acción se cerraría la solicitud al estar ya resuelta. Esta acción solo está disponible una vez que la solicitud se ha tramitado.</w:t>
      </w:r>
    </w:p>
    <w:p w14:paraId="54B80850" w14:textId="77777777" w:rsidR="001748B0" w:rsidRPr="001E3290" w:rsidRDefault="001748B0" w:rsidP="00640BBC">
      <w:r w:rsidRPr="00013168">
        <w:rPr>
          <w:b/>
        </w:rPr>
        <w:t>No Conforme:</w:t>
      </w:r>
      <w:r>
        <w:t xml:space="preserve"> Si el usuario no se encuentra conforme con esta acción la solicitud pasaría de nuevo al Proveedor, el cuál aclarará la situación del equipo y pasará de nuevo al usuario.</w:t>
      </w:r>
    </w:p>
    <w:p w14:paraId="54B8085A" w14:textId="1145FDFC" w:rsidR="00401DB1" w:rsidRDefault="00922479">
      <w:r>
        <w:t>En el caso de las aver</w:t>
      </w:r>
      <w:r w:rsidR="00640BBC">
        <w:t>ías de Mantenimiento Básico al t</w:t>
      </w:r>
      <w:r>
        <w:t>écnico se le podrá dar el caso en que el Responsable del Contrato rechace el presupuesto elaborado por el Proveedor.</w:t>
      </w:r>
    </w:p>
    <w:p w14:paraId="54B8085B" w14:textId="77777777" w:rsidR="00401DB1" w:rsidRDefault="00922479">
      <w:r>
        <w:t>El motivo de este rechazo podrá ser porque el Responsable del Contrato determine que la avería sea solucionada de forma local, es decir, que sea el propio centro quien se haga cargo de ella.</w:t>
      </w:r>
    </w:p>
    <w:p w14:paraId="54B8085C" w14:textId="78597CE4" w:rsidR="00401DB1" w:rsidRDefault="00922479">
      <w:r>
        <w:t xml:space="preserve">En esta situación el </w:t>
      </w:r>
      <w:r w:rsidR="00640BBC">
        <w:t>t</w:t>
      </w:r>
      <w:r>
        <w:t>écnico tendrá dos Acciones a elegir según la situación de la avería.</w:t>
      </w:r>
    </w:p>
    <w:p w14:paraId="54B8085D" w14:textId="1C193DDA" w:rsidR="00401DB1" w:rsidRDefault="00922479">
      <w:r>
        <w:t>Estas Acciones son:</w:t>
      </w:r>
    </w:p>
    <w:p w14:paraId="54B8085F" w14:textId="6D470DF2" w:rsidR="00401DB1" w:rsidRDefault="005A6774">
      <w:r w:rsidRPr="00640BBC">
        <w:rPr>
          <w:b/>
        </w:rPr>
        <w:t>Reparar</w:t>
      </w:r>
      <w:r w:rsidR="002D4FBA">
        <w:t>: El técnico procede a realizar la reparación de forma local de la avería.</w:t>
      </w:r>
      <w:r w:rsidR="00640BBC">
        <w:t xml:space="preserve"> </w:t>
      </w:r>
      <w:r w:rsidR="00AC1BEC">
        <w:t>El estado del recurso permanecerá en todo el proceso en Activo.</w:t>
      </w:r>
    </w:p>
    <w:p w14:paraId="71308F11" w14:textId="77777777" w:rsidR="007869C0" w:rsidRDefault="00D675D7" w:rsidP="00640BBC">
      <w:pPr>
        <w:keepNext/>
        <w:spacing w:after="120"/>
        <w:ind w:left="-284"/>
        <w:jc w:val="center"/>
      </w:pPr>
      <w:r>
        <w:rPr>
          <w:noProof/>
          <w:lang w:eastAsia="es-ES"/>
        </w:rPr>
        <w:lastRenderedPageBreak/>
        <w:drawing>
          <wp:inline distT="0" distB="0" distL="0" distR="0" wp14:anchorId="54B808C0" wp14:editId="0559FC0E">
            <wp:extent cx="6011186" cy="4412574"/>
            <wp:effectExtent l="19050" t="19050" r="27940" b="26670"/>
            <wp:docPr id="11" name="Imagen 2" descr="C:\Users\amdiapar\Desktop\2016-06-29 09_02_06-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diapar\Desktop\2016-06-29 09_02_06-CGES _ Centro de Gestión de Servicios TIC - Web Técnica.png"/>
                    <pic:cNvPicPr>
                      <a:picLocks noChangeAspect="1" noChangeArrowheads="1"/>
                    </pic:cNvPicPr>
                  </pic:nvPicPr>
                  <pic:blipFill rotWithShape="1">
                    <a:blip r:embed="rId53" cstate="print"/>
                    <a:srcRect l="23750"/>
                    <a:stretch/>
                  </pic:blipFill>
                  <pic:spPr bwMode="auto">
                    <a:xfrm>
                      <a:off x="0" y="0"/>
                      <a:ext cx="6017332" cy="4417086"/>
                    </a:xfrm>
                    <a:prstGeom prst="rect">
                      <a:avLst/>
                    </a:prstGeom>
                    <a:noFill/>
                    <a:ln w="9525" cap="flat" cmpd="sng" algn="ctr">
                      <a:solidFill>
                        <a:srgbClr val="4F81BD"/>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inline>
        </w:drawing>
      </w:r>
    </w:p>
    <w:p w14:paraId="37C025B9" w14:textId="798D3ACE"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38</w:t>
      </w:r>
      <w:r>
        <w:fldChar w:fldCharType="end"/>
      </w:r>
      <w:r>
        <w:t xml:space="preserve">: </w:t>
      </w:r>
      <w:r w:rsidR="00640BBC">
        <w:t>solicitud pendiente reparar, reparación</w:t>
      </w:r>
    </w:p>
    <w:p w14:paraId="54B80868" w14:textId="0DEE7AA6" w:rsidR="00401DB1" w:rsidRDefault="00640BBC">
      <w:r>
        <w:t>Una vez se repare la avería el t</w:t>
      </w:r>
      <w:r w:rsidR="00BD551F">
        <w:t>écnico procederá a cerrar la Solicitud de avería indicando que se encuentra reparada mediante la Acción de Reparado.</w:t>
      </w:r>
    </w:p>
    <w:p w14:paraId="111305F3" w14:textId="6F652EC7" w:rsidR="007869C0" w:rsidRDefault="00D675D7" w:rsidP="00640BBC">
      <w:pPr>
        <w:keepNext/>
        <w:spacing w:after="120"/>
        <w:ind w:left="-284"/>
      </w:pPr>
      <w:r>
        <w:rPr>
          <w:noProof/>
          <w:lang w:eastAsia="es-ES"/>
        </w:rPr>
        <w:lastRenderedPageBreak/>
        <w:drawing>
          <wp:inline distT="0" distB="0" distL="0" distR="0" wp14:anchorId="54B808C2" wp14:editId="519715CA">
            <wp:extent cx="6209969" cy="4551260"/>
            <wp:effectExtent l="19050" t="19050" r="19685" b="20955"/>
            <wp:docPr id="13" name="Imagen 3" descr="C:\Users\amdiapar\Desktop\2016-06-29 09_02_06-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diapar\Desktop\2016-06-29 09_02_06-CGES _ Centro de Gestión de Servicios TIC - Web Técnica.png"/>
                    <pic:cNvPicPr>
                      <a:picLocks noChangeAspect="1" noChangeArrowheads="1"/>
                    </pic:cNvPicPr>
                  </pic:nvPicPr>
                  <pic:blipFill rotWithShape="1">
                    <a:blip r:embed="rId53" cstate="print"/>
                    <a:srcRect l="23906"/>
                    <a:stretch/>
                  </pic:blipFill>
                  <pic:spPr bwMode="auto">
                    <a:xfrm>
                      <a:off x="0" y="0"/>
                      <a:ext cx="6219316" cy="4558111"/>
                    </a:xfrm>
                    <a:prstGeom prst="rect">
                      <a:avLst/>
                    </a:prstGeom>
                    <a:noFill/>
                    <a:ln w="9525" cap="flat" cmpd="sng" algn="ctr">
                      <a:solidFill>
                        <a:srgbClr val="4F81BD"/>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inline>
        </w:drawing>
      </w:r>
    </w:p>
    <w:p w14:paraId="61740073" w14:textId="76068760"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39</w:t>
      </w:r>
      <w:r>
        <w:fldChar w:fldCharType="end"/>
      </w:r>
      <w:r w:rsidR="00640BBC">
        <w:t>: solicitud pendiente reparar, no reparar</w:t>
      </w:r>
    </w:p>
    <w:p w14:paraId="54B80878" w14:textId="62F7FC65" w:rsidR="00401DB1" w:rsidRDefault="005A6774">
      <w:r w:rsidRPr="00640BBC">
        <w:rPr>
          <w:rStyle w:val="Strong"/>
        </w:rPr>
        <w:t>No Reparar</w:t>
      </w:r>
      <w:r w:rsidR="00A37793" w:rsidRPr="00640BBC">
        <w:rPr>
          <w:rStyle w:val="Strong"/>
        </w:rPr>
        <w:t>:</w:t>
      </w:r>
      <w:r w:rsidR="00A37793">
        <w:t xml:space="preserve"> </w:t>
      </w:r>
      <w:r w:rsidR="00B3078F">
        <w:t>El t</w:t>
      </w:r>
      <w:r w:rsidR="00A37793">
        <w:t xml:space="preserve">écnico mediante esta </w:t>
      </w:r>
      <w:r w:rsidR="00640BBC">
        <w:t>a</w:t>
      </w:r>
      <w:r w:rsidR="00A37793">
        <w:t>cción determinará no solucionar la avería del equipo.</w:t>
      </w:r>
    </w:p>
    <w:p w14:paraId="317C4FC4" w14:textId="77777777" w:rsidR="007869C0" w:rsidRDefault="00D675D7" w:rsidP="00640BBC">
      <w:pPr>
        <w:ind w:left="-426"/>
      </w:pPr>
      <w:r>
        <w:rPr>
          <w:noProof/>
          <w:lang w:eastAsia="es-ES"/>
        </w:rPr>
        <w:lastRenderedPageBreak/>
        <w:drawing>
          <wp:inline distT="0" distB="0" distL="0" distR="0" wp14:anchorId="54B808C4" wp14:editId="39FE14DD">
            <wp:extent cx="6562725" cy="4420724"/>
            <wp:effectExtent l="19050" t="19050" r="9525" b="18415"/>
            <wp:docPr id="16" name="Imagen 5" descr="C:\Users\amdiapar\Desktop\2016-06-20 14_12_10-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diapar\Desktop\2016-06-20 14_12_10-CGES _ Centro de Gestión de Servicios TIC - Web Técnica.png"/>
                    <pic:cNvPicPr>
                      <a:picLocks noChangeAspect="1" noChangeArrowheads="1"/>
                    </pic:cNvPicPr>
                  </pic:nvPicPr>
                  <pic:blipFill>
                    <a:blip r:embed="rId54" cstate="print"/>
                    <a:srcRect/>
                    <a:stretch>
                      <a:fillRect/>
                    </a:stretch>
                  </pic:blipFill>
                  <pic:spPr bwMode="auto">
                    <a:xfrm>
                      <a:off x="0" y="0"/>
                      <a:ext cx="6562725" cy="4420724"/>
                    </a:xfrm>
                    <a:prstGeom prst="rect">
                      <a:avLst/>
                    </a:prstGeom>
                    <a:noFill/>
                    <a:ln w="9525">
                      <a:solidFill>
                        <a:schemeClr val="accent1"/>
                      </a:solidFill>
                      <a:miter lim="800000"/>
                      <a:headEnd/>
                      <a:tailEnd/>
                    </a:ln>
                  </pic:spPr>
                </pic:pic>
              </a:graphicData>
            </a:graphic>
          </wp:inline>
        </w:drawing>
      </w:r>
    </w:p>
    <w:p w14:paraId="3A42183D" w14:textId="7E423DCB" w:rsidR="00EA54A1" w:rsidRPr="001D2408" w:rsidRDefault="00EA54A1" w:rsidP="00EA54A1">
      <w:pPr>
        <w:pStyle w:val="Caption"/>
      </w:pPr>
      <w:r>
        <w:t xml:space="preserve">Figura </w:t>
      </w:r>
      <w:r>
        <w:fldChar w:fldCharType="begin"/>
      </w:r>
      <w:r>
        <w:instrText xml:space="preserve"> SEQ Ilustración \* ARABIC </w:instrText>
      </w:r>
      <w:r>
        <w:fldChar w:fldCharType="separate"/>
      </w:r>
      <w:r w:rsidR="00BA7F6C">
        <w:rPr>
          <w:noProof/>
        </w:rPr>
        <w:t>40</w:t>
      </w:r>
      <w:r>
        <w:fldChar w:fldCharType="end"/>
      </w:r>
      <w:r>
        <w:t xml:space="preserve">: </w:t>
      </w:r>
      <w:r w:rsidR="00640BBC">
        <w:t>acciones de la solicitud</w:t>
      </w:r>
    </w:p>
    <w:p w14:paraId="54B8087B" w14:textId="2CAB31A8" w:rsidR="00401DB1" w:rsidRDefault="00F35D43">
      <w:r>
        <w:t>El estado del recurso pasará de Activo al estado Baja.</w:t>
      </w:r>
      <w:r w:rsidR="00640BBC">
        <w:t xml:space="preserve"> </w:t>
      </w:r>
      <w:r w:rsidR="000439BA">
        <w:t xml:space="preserve">La solicitud de avería procederá a </w:t>
      </w:r>
      <w:r w:rsidR="000F3AB3">
        <w:t>cerrarse</w:t>
      </w:r>
      <w:r w:rsidR="000439BA">
        <w:t>.</w:t>
      </w:r>
    </w:p>
    <w:sectPr w:rsidR="00401DB1" w:rsidSect="00EE0A56">
      <w:headerReference w:type="default" r:id="rId55"/>
      <w:footerReference w:type="default" r:id="rId56"/>
      <w:pgSz w:w="11906" w:h="16838" w:code="9"/>
      <w:pgMar w:top="720" w:right="1133" w:bottom="720" w:left="1418"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AE8478" w14:textId="77777777" w:rsidR="00B95B28" w:rsidRDefault="00B95B28" w:rsidP="00CD71FC">
      <w:pPr>
        <w:spacing w:after="0" w:line="240" w:lineRule="auto"/>
      </w:pPr>
      <w:r>
        <w:separator/>
      </w:r>
    </w:p>
  </w:endnote>
  <w:endnote w:type="continuationSeparator" w:id="0">
    <w:p w14:paraId="3867CAF5" w14:textId="77777777" w:rsidR="00B95B28" w:rsidRDefault="00B95B28" w:rsidP="00CD71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4904" w:type="pct"/>
      <w:tblInd w:w="108" w:type="dxa"/>
      <w:tblBorders>
        <w:top w:val="single" w:sz="4" w:space="0" w:color="2973BE"/>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95"/>
      <w:gridCol w:w="2180"/>
    </w:tblGrid>
    <w:tr w:rsidR="001F1658" w:rsidRPr="004B0AB8" w14:paraId="54B808D4" w14:textId="77777777" w:rsidTr="00F40809">
      <w:tc>
        <w:tcPr>
          <w:tcW w:w="3812" w:type="pct"/>
        </w:tcPr>
        <w:p w14:paraId="54B808D1" w14:textId="77777777" w:rsidR="001F1658" w:rsidRDefault="001F1658" w:rsidP="008A0270">
          <w:pPr>
            <w:rPr>
              <w:color w:val="0970B3"/>
              <w:sz w:val="20"/>
              <w:szCs w:val="20"/>
            </w:rPr>
          </w:pPr>
          <w:r w:rsidRPr="008A0270">
            <w:rPr>
              <w:color w:val="0970B3"/>
              <w:sz w:val="20"/>
              <w:szCs w:val="20"/>
            </w:rPr>
            <w:t>Subdirección de Tecnologías de la Información y las Comunicaciones</w:t>
          </w:r>
        </w:p>
        <w:p w14:paraId="54B808D2" w14:textId="77777777" w:rsidR="001F1658" w:rsidRPr="007E50D5" w:rsidRDefault="001F1658" w:rsidP="00A42CBA">
          <w:pPr>
            <w:rPr>
              <w:color w:val="0970B3"/>
              <w:sz w:val="18"/>
              <w:szCs w:val="18"/>
            </w:rPr>
          </w:pPr>
          <w:r>
            <w:rPr>
              <w:color w:val="0970B3"/>
              <w:sz w:val="20"/>
              <w:szCs w:val="20"/>
            </w:rPr>
            <w:t>Servicios Horizontales</w:t>
          </w:r>
        </w:p>
      </w:tc>
      <w:tc>
        <w:tcPr>
          <w:tcW w:w="1188" w:type="pct"/>
        </w:tcPr>
        <w:p w14:paraId="54B808D3" w14:textId="77777777" w:rsidR="001F1658" w:rsidRPr="004B0AB8" w:rsidRDefault="001F1658" w:rsidP="00D657BD">
          <w:pPr>
            <w:pStyle w:val="Footer"/>
            <w:jc w:val="right"/>
            <w:rPr>
              <w:color w:val="0970B3"/>
              <w:sz w:val="20"/>
              <w:szCs w:val="20"/>
            </w:rPr>
          </w:pPr>
          <w:r w:rsidRPr="004B0AB8">
            <w:rPr>
              <w:color w:val="0970B3"/>
              <w:sz w:val="20"/>
              <w:szCs w:val="20"/>
            </w:rPr>
            <w:t xml:space="preserve">Página </w:t>
          </w:r>
          <w:r w:rsidRPr="004B0AB8">
            <w:rPr>
              <w:color w:val="0970B3"/>
              <w:sz w:val="20"/>
              <w:szCs w:val="20"/>
            </w:rPr>
            <w:fldChar w:fldCharType="begin"/>
          </w:r>
          <w:r w:rsidRPr="004B0AB8">
            <w:rPr>
              <w:color w:val="0970B3"/>
              <w:sz w:val="20"/>
              <w:szCs w:val="20"/>
            </w:rPr>
            <w:instrText xml:space="preserve"> PAGE   \* MERGEFORMAT </w:instrText>
          </w:r>
          <w:r w:rsidRPr="004B0AB8">
            <w:rPr>
              <w:color w:val="0970B3"/>
              <w:sz w:val="20"/>
              <w:szCs w:val="20"/>
            </w:rPr>
            <w:fldChar w:fldCharType="separate"/>
          </w:r>
          <w:r w:rsidR="00354D62">
            <w:rPr>
              <w:noProof/>
              <w:color w:val="0970B3"/>
              <w:sz w:val="20"/>
              <w:szCs w:val="20"/>
            </w:rPr>
            <w:t>11</w:t>
          </w:r>
          <w:r w:rsidRPr="004B0AB8">
            <w:rPr>
              <w:color w:val="0970B3"/>
              <w:sz w:val="20"/>
              <w:szCs w:val="20"/>
            </w:rPr>
            <w:fldChar w:fldCharType="end"/>
          </w:r>
        </w:p>
      </w:tc>
    </w:tr>
  </w:tbl>
  <w:p w14:paraId="54B808D5" w14:textId="77777777" w:rsidR="001F1658" w:rsidRDefault="001F165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A81F56" w14:textId="77777777" w:rsidR="00B95B28" w:rsidRDefault="00B95B28" w:rsidP="00CD71FC">
      <w:pPr>
        <w:spacing w:after="0" w:line="240" w:lineRule="auto"/>
      </w:pPr>
      <w:r>
        <w:separator/>
      </w:r>
    </w:p>
  </w:footnote>
  <w:footnote w:type="continuationSeparator" w:id="0">
    <w:p w14:paraId="3409F865" w14:textId="77777777" w:rsidR="00B95B28" w:rsidRDefault="00B95B28" w:rsidP="00CD71F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0" w:space="0" w:color="auto"/>
        <w:left w:val="none" w:sz="0" w:space="0" w:color="auto"/>
        <w:bottom w:val="single" w:sz="4" w:space="0" w:color="2973BE"/>
        <w:right w:val="none" w:sz="0" w:space="0" w:color="auto"/>
        <w:insideH w:val="none" w:sz="0" w:space="0" w:color="auto"/>
        <w:insideV w:val="none" w:sz="0" w:space="0" w:color="auto"/>
      </w:tblBorders>
      <w:tblCellMar>
        <w:left w:w="0" w:type="dxa"/>
        <w:right w:w="28" w:type="dxa"/>
      </w:tblCellMar>
      <w:tblLook w:val="04A0" w:firstRow="1" w:lastRow="0" w:firstColumn="1" w:lastColumn="0" w:noHBand="0" w:noVBand="1"/>
    </w:tblPr>
    <w:tblGrid>
      <w:gridCol w:w="4056"/>
      <w:gridCol w:w="5299"/>
    </w:tblGrid>
    <w:tr w:rsidR="001F1658" w:rsidRPr="00F67B6F" w14:paraId="54B808CC" w14:textId="77777777" w:rsidTr="004B13B1">
      <w:trPr>
        <w:trHeight w:val="545"/>
      </w:trPr>
      <w:sdt>
        <w:sdtPr>
          <w:rPr>
            <w:color w:val="0970B3"/>
            <w:sz w:val="24"/>
            <w:szCs w:val="28"/>
          </w:rPr>
          <w:alias w:val="Title"/>
          <w:id w:val="1695425715"/>
          <w:dataBinding w:prefixMappings="xmlns:ns0='http://schemas.openxmlformats.org/package/2006/metadata/core-properties' xmlns:ns1='http://purl.org/dc/elements/1.1/'" w:xpath="/ns0:coreProperties[1]/ns1:title[1]" w:storeItemID="{6C3C8BC8-F283-45AE-878A-BAB7291924A1}"/>
          <w:text/>
        </w:sdtPr>
        <w:sdtContent>
          <w:tc>
            <w:tcPr>
              <w:tcW w:w="4417" w:type="dxa"/>
              <w:vAlign w:val="center"/>
            </w:tcPr>
            <w:p w14:paraId="54B808CA" w14:textId="4FFE7F20" w:rsidR="001F1658" w:rsidRPr="00F67B6F" w:rsidRDefault="001F1658" w:rsidP="002058E4">
              <w:pPr>
                <w:pStyle w:val="Header"/>
                <w:jc w:val="left"/>
                <w:rPr>
                  <w:color w:val="0970B3"/>
                  <w:sz w:val="28"/>
                  <w:szCs w:val="28"/>
                </w:rPr>
              </w:pPr>
              <w:r>
                <w:rPr>
                  <w:color w:val="0970B3"/>
                  <w:sz w:val="24"/>
                  <w:szCs w:val="28"/>
                </w:rPr>
                <w:t>T11 Contrato de mantenimiento HW</w:t>
              </w:r>
            </w:p>
          </w:tc>
        </w:sdtContent>
      </w:sdt>
      <w:tc>
        <w:tcPr>
          <w:tcW w:w="6073" w:type="dxa"/>
          <w:vMerge w:val="restart"/>
          <w:vAlign w:val="center"/>
        </w:tcPr>
        <w:p w14:paraId="54B808CB" w14:textId="77777777" w:rsidR="001F1658" w:rsidRPr="00F67B6F" w:rsidRDefault="001F1658" w:rsidP="0028615A">
          <w:pPr>
            <w:pStyle w:val="Header"/>
            <w:jc w:val="right"/>
            <w:rPr>
              <w:color w:val="0970B3"/>
            </w:rPr>
          </w:pPr>
        </w:p>
      </w:tc>
    </w:tr>
    <w:tr w:rsidR="001F1658" w:rsidRPr="00F67B6F" w14:paraId="54B808CF" w14:textId="77777777" w:rsidTr="004B13B1">
      <w:trPr>
        <w:trHeight w:val="545"/>
      </w:trPr>
      <w:sdt>
        <w:sdtPr>
          <w:rPr>
            <w:color w:val="0970B3"/>
            <w:sz w:val="20"/>
          </w:rPr>
          <w:alias w:val="Subtitle"/>
          <w:id w:val="839975072"/>
          <w:dataBinding w:prefixMappings="xmlns:ns0='http://schemas.openxmlformats.org/package/2006/metadata/core-properties' xmlns:ns1='http://purl.org/dc/elements/1.1/'" w:xpath="/ns0:coreProperties[1]/ns1:subject[1]" w:storeItemID="{6C3C8BC8-F283-45AE-878A-BAB7291924A1}"/>
          <w:text/>
        </w:sdtPr>
        <w:sdtContent>
          <w:tc>
            <w:tcPr>
              <w:tcW w:w="4417" w:type="dxa"/>
              <w:vAlign w:val="center"/>
            </w:tcPr>
            <w:p w14:paraId="54B808CD" w14:textId="77777777" w:rsidR="001F1658" w:rsidRPr="00F67B6F" w:rsidRDefault="001F1658" w:rsidP="0062403A">
              <w:pPr>
                <w:pStyle w:val="Header"/>
                <w:jc w:val="left"/>
                <w:rPr>
                  <w:color w:val="0970B3"/>
                </w:rPr>
              </w:pPr>
              <w:r>
                <w:rPr>
                  <w:color w:val="0970B3"/>
                  <w:sz w:val="20"/>
                </w:rPr>
                <w:t>Técnico Soporte Local: Manual de Usuario</w:t>
              </w:r>
            </w:p>
          </w:tc>
        </w:sdtContent>
      </w:sdt>
      <w:tc>
        <w:tcPr>
          <w:tcW w:w="6073" w:type="dxa"/>
          <w:vMerge/>
        </w:tcPr>
        <w:p w14:paraId="54B808CE" w14:textId="77777777" w:rsidR="001F1658" w:rsidRPr="00F67B6F" w:rsidRDefault="001F1658">
          <w:pPr>
            <w:pStyle w:val="Header"/>
            <w:rPr>
              <w:color w:val="0970B3"/>
            </w:rPr>
          </w:pPr>
        </w:p>
      </w:tc>
    </w:tr>
  </w:tbl>
  <w:p w14:paraId="54B808D0" w14:textId="77777777" w:rsidR="001F1658" w:rsidRDefault="001F165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DB148C"/>
    <w:multiLevelType w:val="hybridMultilevel"/>
    <w:tmpl w:val="DDBC30CE"/>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1" w15:restartNumberingAfterBreak="0">
    <w:nsid w:val="0CAC5F4E"/>
    <w:multiLevelType w:val="hybridMultilevel"/>
    <w:tmpl w:val="FA9A90D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F2947C7"/>
    <w:multiLevelType w:val="hybridMultilevel"/>
    <w:tmpl w:val="B4300408"/>
    <w:lvl w:ilvl="0" w:tplc="0C0A0001">
      <w:start w:val="1"/>
      <w:numFmt w:val="bullet"/>
      <w:lvlText w:val=""/>
      <w:lvlJc w:val="left"/>
      <w:pPr>
        <w:ind w:left="720" w:hanging="360"/>
      </w:pPr>
      <w:rPr>
        <w:rFonts w:ascii="Symbol" w:hAnsi="Symbo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14359BC"/>
    <w:multiLevelType w:val="hybridMultilevel"/>
    <w:tmpl w:val="8D2C47A0"/>
    <w:lvl w:ilvl="0" w:tplc="0C0A0001">
      <w:start w:val="1"/>
      <w:numFmt w:val="bullet"/>
      <w:lvlText w:val=""/>
      <w:lvlJc w:val="left"/>
      <w:pPr>
        <w:ind w:left="1425" w:hanging="360"/>
      </w:pPr>
      <w:rPr>
        <w:rFonts w:ascii="Symbol" w:hAnsi="Symbol" w:hint="default"/>
      </w:rPr>
    </w:lvl>
    <w:lvl w:ilvl="1" w:tplc="0C0A0003" w:tentative="1">
      <w:start w:val="1"/>
      <w:numFmt w:val="bullet"/>
      <w:lvlText w:val="o"/>
      <w:lvlJc w:val="left"/>
      <w:pPr>
        <w:ind w:left="2145" w:hanging="360"/>
      </w:pPr>
      <w:rPr>
        <w:rFonts w:ascii="Courier New" w:hAnsi="Courier New" w:cs="Courier New" w:hint="default"/>
      </w:rPr>
    </w:lvl>
    <w:lvl w:ilvl="2" w:tplc="0C0A0005" w:tentative="1">
      <w:start w:val="1"/>
      <w:numFmt w:val="bullet"/>
      <w:lvlText w:val=""/>
      <w:lvlJc w:val="left"/>
      <w:pPr>
        <w:ind w:left="2865" w:hanging="360"/>
      </w:pPr>
      <w:rPr>
        <w:rFonts w:ascii="Wingdings" w:hAnsi="Wingdings" w:hint="default"/>
      </w:rPr>
    </w:lvl>
    <w:lvl w:ilvl="3" w:tplc="0C0A0001" w:tentative="1">
      <w:start w:val="1"/>
      <w:numFmt w:val="bullet"/>
      <w:lvlText w:val=""/>
      <w:lvlJc w:val="left"/>
      <w:pPr>
        <w:ind w:left="3585" w:hanging="360"/>
      </w:pPr>
      <w:rPr>
        <w:rFonts w:ascii="Symbol" w:hAnsi="Symbol" w:hint="default"/>
      </w:rPr>
    </w:lvl>
    <w:lvl w:ilvl="4" w:tplc="0C0A0003" w:tentative="1">
      <w:start w:val="1"/>
      <w:numFmt w:val="bullet"/>
      <w:lvlText w:val="o"/>
      <w:lvlJc w:val="left"/>
      <w:pPr>
        <w:ind w:left="4305" w:hanging="360"/>
      </w:pPr>
      <w:rPr>
        <w:rFonts w:ascii="Courier New" w:hAnsi="Courier New" w:cs="Courier New" w:hint="default"/>
      </w:rPr>
    </w:lvl>
    <w:lvl w:ilvl="5" w:tplc="0C0A0005" w:tentative="1">
      <w:start w:val="1"/>
      <w:numFmt w:val="bullet"/>
      <w:lvlText w:val=""/>
      <w:lvlJc w:val="left"/>
      <w:pPr>
        <w:ind w:left="5025" w:hanging="360"/>
      </w:pPr>
      <w:rPr>
        <w:rFonts w:ascii="Wingdings" w:hAnsi="Wingdings" w:hint="default"/>
      </w:rPr>
    </w:lvl>
    <w:lvl w:ilvl="6" w:tplc="0C0A0001" w:tentative="1">
      <w:start w:val="1"/>
      <w:numFmt w:val="bullet"/>
      <w:lvlText w:val=""/>
      <w:lvlJc w:val="left"/>
      <w:pPr>
        <w:ind w:left="5745" w:hanging="360"/>
      </w:pPr>
      <w:rPr>
        <w:rFonts w:ascii="Symbol" w:hAnsi="Symbol" w:hint="default"/>
      </w:rPr>
    </w:lvl>
    <w:lvl w:ilvl="7" w:tplc="0C0A0003" w:tentative="1">
      <w:start w:val="1"/>
      <w:numFmt w:val="bullet"/>
      <w:lvlText w:val="o"/>
      <w:lvlJc w:val="left"/>
      <w:pPr>
        <w:ind w:left="6465" w:hanging="360"/>
      </w:pPr>
      <w:rPr>
        <w:rFonts w:ascii="Courier New" w:hAnsi="Courier New" w:cs="Courier New" w:hint="default"/>
      </w:rPr>
    </w:lvl>
    <w:lvl w:ilvl="8" w:tplc="0C0A0005" w:tentative="1">
      <w:start w:val="1"/>
      <w:numFmt w:val="bullet"/>
      <w:lvlText w:val=""/>
      <w:lvlJc w:val="left"/>
      <w:pPr>
        <w:ind w:left="7185" w:hanging="360"/>
      </w:pPr>
      <w:rPr>
        <w:rFonts w:ascii="Wingdings" w:hAnsi="Wingdings" w:hint="default"/>
      </w:rPr>
    </w:lvl>
  </w:abstractNum>
  <w:abstractNum w:abstractNumId="4" w15:restartNumberingAfterBreak="0">
    <w:nsid w:val="11A934E9"/>
    <w:multiLevelType w:val="hybridMultilevel"/>
    <w:tmpl w:val="210044A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7E4380C"/>
    <w:multiLevelType w:val="hybridMultilevel"/>
    <w:tmpl w:val="B77EEF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1ABA7B7B"/>
    <w:multiLevelType w:val="hybridMultilevel"/>
    <w:tmpl w:val="EB4ED05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1B3912F3"/>
    <w:multiLevelType w:val="hybridMultilevel"/>
    <w:tmpl w:val="3E48CDE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1D8B0CAE"/>
    <w:multiLevelType w:val="hybridMultilevel"/>
    <w:tmpl w:val="C13EE3E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0064AD7"/>
    <w:multiLevelType w:val="hybridMultilevel"/>
    <w:tmpl w:val="B5AAC670"/>
    <w:lvl w:ilvl="0" w:tplc="0C0A0001">
      <w:start w:val="1"/>
      <w:numFmt w:val="bullet"/>
      <w:lvlText w:val=""/>
      <w:lvlJc w:val="left"/>
      <w:pPr>
        <w:ind w:left="2138" w:hanging="360"/>
      </w:pPr>
      <w:rPr>
        <w:rFonts w:ascii="Symbol" w:hAnsi="Symbol" w:hint="default"/>
      </w:rPr>
    </w:lvl>
    <w:lvl w:ilvl="1" w:tplc="0C0A0003" w:tentative="1">
      <w:start w:val="1"/>
      <w:numFmt w:val="bullet"/>
      <w:lvlText w:val="o"/>
      <w:lvlJc w:val="left"/>
      <w:pPr>
        <w:ind w:left="2858" w:hanging="360"/>
      </w:pPr>
      <w:rPr>
        <w:rFonts w:ascii="Courier New" w:hAnsi="Courier New" w:cs="Courier New" w:hint="default"/>
      </w:rPr>
    </w:lvl>
    <w:lvl w:ilvl="2" w:tplc="0C0A0005" w:tentative="1">
      <w:start w:val="1"/>
      <w:numFmt w:val="bullet"/>
      <w:lvlText w:val=""/>
      <w:lvlJc w:val="left"/>
      <w:pPr>
        <w:ind w:left="3578" w:hanging="360"/>
      </w:pPr>
      <w:rPr>
        <w:rFonts w:ascii="Wingdings" w:hAnsi="Wingdings" w:hint="default"/>
      </w:rPr>
    </w:lvl>
    <w:lvl w:ilvl="3" w:tplc="0C0A0001" w:tentative="1">
      <w:start w:val="1"/>
      <w:numFmt w:val="bullet"/>
      <w:lvlText w:val=""/>
      <w:lvlJc w:val="left"/>
      <w:pPr>
        <w:ind w:left="4298" w:hanging="360"/>
      </w:pPr>
      <w:rPr>
        <w:rFonts w:ascii="Symbol" w:hAnsi="Symbol" w:hint="default"/>
      </w:rPr>
    </w:lvl>
    <w:lvl w:ilvl="4" w:tplc="0C0A0003" w:tentative="1">
      <w:start w:val="1"/>
      <w:numFmt w:val="bullet"/>
      <w:lvlText w:val="o"/>
      <w:lvlJc w:val="left"/>
      <w:pPr>
        <w:ind w:left="5018" w:hanging="360"/>
      </w:pPr>
      <w:rPr>
        <w:rFonts w:ascii="Courier New" w:hAnsi="Courier New" w:cs="Courier New" w:hint="default"/>
      </w:rPr>
    </w:lvl>
    <w:lvl w:ilvl="5" w:tplc="0C0A0005" w:tentative="1">
      <w:start w:val="1"/>
      <w:numFmt w:val="bullet"/>
      <w:lvlText w:val=""/>
      <w:lvlJc w:val="left"/>
      <w:pPr>
        <w:ind w:left="5738" w:hanging="360"/>
      </w:pPr>
      <w:rPr>
        <w:rFonts w:ascii="Wingdings" w:hAnsi="Wingdings" w:hint="default"/>
      </w:rPr>
    </w:lvl>
    <w:lvl w:ilvl="6" w:tplc="0C0A0001" w:tentative="1">
      <w:start w:val="1"/>
      <w:numFmt w:val="bullet"/>
      <w:lvlText w:val=""/>
      <w:lvlJc w:val="left"/>
      <w:pPr>
        <w:ind w:left="6458" w:hanging="360"/>
      </w:pPr>
      <w:rPr>
        <w:rFonts w:ascii="Symbol" w:hAnsi="Symbol" w:hint="default"/>
      </w:rPr>
    </w:lvl>
    <w:lvl w:ilvl="7" w:tplc="0C0A0003" w:tentative="1">
      <w:start w:val="1"/>
      <w:numFmt w:val="bullet"/>
      <w:lvlText w:val="o"/>
      <w:lvlJc w:val="left"/>
      <w:pPr>
        <w:ind w:left="7178" w:hanging="360"/>
      </w:pPr>
      <w:rPr>
        <w:rFonts w:ascii="Courier New" w:hAnsi="Courier New" w:cs="Courier New" w:hint="default"/>
      </w:rPr>
    </w:lvl>
    <w:lvl w:ilvl="8" w:tplc="0C0A0005" w:tentative="1">
      <w:start w:val="1"/>
      <w:numFmt w:val="bullet"/>
      <w:lvlText w:val=""/>
      <w:lvlJc w:val="left"/>
      <w:pPr>
        <w:ind w:left="7898" w:hanging="360"/>
      </w:pPr>
      <w:rPr>
        <w:rFonts w:ascii="Wingdings" w:hAnsi="Wingdings" w:hint="default"/>
      </w:rPr>
    </w:lvl>
  </w:abstractNum>
  <w:abstractNum w:abstractNumId="10" w15:restartNumberingAfterBreak="0">
    <w:nsid w:val="27BE500E"/>
    <w:multiLevelType w:val="hybridMultilevel"/>
    <w:tmpl w:val="E3A4995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29026432"/>
    <w:multiLevelType w:val="hybridMultilevel"/>
    <w:tmpl w:val="326CD5A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F4C3183"/>
    <w:multiLevelType w:val="multilevel"/>
    <w:tmpl w:val="570858D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1426"/>
        </w:tabs>
        <w:ind w:left="1426" w:hanging="576"/>
      </w:pPr>
      <w:rPr>
        <w:rFonts w:hint="default"/>
      </w:rPr>
    </w:lvl>
    <w:lvl w:ilvl="2">
      <w:start w:val="1"/>
      <w:numFmt w:val="decimal"/>
      <w:pStyle w:val="Heading3"/>
      <w:lvlText w:val="%1.%2.%3"/>
      <w:lvlJc w:val="left"/>
      <w:pPr>
        <w:tabs>
          <w:tab w:val="num" w:pos="2138"/>
        </w:tabs>
        <w:ind w:left="2138"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61A3D57"/>
    <w:multiLevelType w:val="hybridMultilevel"/>
    <w:tmpl w:val="D9A88884"/>
    <w:lvl w:ilvl="0" w:tplc="4A18F62E">
      <w:start w:val="1"/>
      <w:numFmt w:val="upperLetter"/>
      <w:lvlText w:val="%1-"/>
      <w:lvlJc w:val="left"/>
      <w:pPr>
        <w:ind w:left="420" w:hanging="360"/>
      </w:pPr>
      <w:rPr>
        <w:rFonts w:hint="default"/>
      </w:rPr>
    </w:lvl>
    <w:lvl w:ilvl="1" w:tplc="0C0A0019" w:tentative="1">
      <w:start w:val="1"/>
      <w:numFmt w:val="lowerLetter"/>
      <w:lvlText w:val="%2."/>
      <w:lvlJc w:val="left"/>
      <w:pPr>
        <w:ind w:left="1140" w:hanging="360"/>
      </w:pPr>
    </w:lvl>
    <w:lvl w:ilvl="2" w:tplc="0C0A001B" w:tentative="1">
      <w:start w:val="1"/>
      <w:numFmt w:val="lowerRoman"/>
      <w:lvlText w:val="%3."/>
      <w:lvlJc w:val="right"/>
      <w:pPr>
        <w:ind w:left="1860" w:hanging="180"/>
      </w:pPr>
    </w:lvl>
    <w:lvl w:ilvl="3" w:tplc="0C0A000F" w:tentative="1">
      <w:start w:val="1"/>
      <w:numFmt w:val="decimal"/>
      <w:lvlText w:val="%4."/>
      <w:lvlJc w:val="left"/>
      <w:pPr>
        <w:ind w:left="2580" w:hanging="360"/>
      </w:pPr>
    </w:lvl>
    <w:lvl w:ilvl="4" w:tplc="0C0A0019" w:tentative="1">
      <w:start w:val="1"/>
      <w:numFmt w:val="lowerLetter"/>
      <w:lvlText w:val="%5."/>
      <w:lvlJc w:val="left"/>
      <w:pPr>
        <w:ind w:left="3300" w:hanging="360"/>
      </w:pPr>
    </w:lvl>
    <w:lvl w:ilvl="5" w:tplc="0C0A001B" w:tentative="1">
      <w:start w:val="1"/>
      <w:numFmt w:val="lowerRoman"/>
      <w:lvlText w:val="%6."/>
      <w:lvlJc w:val="right"/>
      <w:pPr>
        <w:ind w:left="4020" w:hanging="180"/>
      </w:pPr>
    </w:lvl>
    <w:lvl w:ilvl="6" w:tplc="0C0A000F" w:tentative="1">
      <w:start w:val="1"/>
      <w:numFmt w:val="decimal"/>
      <w:lvlText w:val="%7."/>
      <w:lvlJc w:val="left"/>
      <w:pPr>
        <w:ind w:left="4740" w:hanging="360"/>
      </w:pPr>
    </w:lvl>
    <w:lvl w:ilvl="7" w:tplc="0C0A0019" w:tentative="1">
      <w:start w:val="1"/>
      <w:numFmt w:val="lowerLetter"/>
      <w:lvlText w:val="%8."/>
      <w:lvlJc w:val="left"/>
      <w:pPr>
        <w:ind w:left="5460" w:hanging="360"/>
      </w:pPr>
    </w:lvl>
    <w:lvl w:ilvl="8" w:tplc="0C0A001B" w:tentative="1">
      <w:start w:val="1"/>
      <w:numFmt w:val="lowerRoman"/>
      <w:lvlText w:val="%9."/>
      <w:lvlJc w:val="right"/>
      <w:pPr>
        <w:ind w:left="6180" w:hanging="180"/>
      </w:pPr>
    </w:lvl>
  </w:abstractNum>
  <w:abstractNum w:abstractNumId="14" w15:restartNumberingAfterBreak="0">
    <w:nsid w:val="3840330A"/>
    <w:multiLevelType w:val="hybridMultilevel"/>
    <w:tmpl w:val="9BFCC28E"/>
    <w:lvl w:ilvl="0" w:tplc="0C0A000F">
      <w:start w:val="1"/>
      <w:numFmt w:val="decimal"/>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5" w15:restartNumberingAfterBreak="0">
    <w:nsid w:val="433E5B49"/>
    <w:multiLevelType w:val="hybridMultilevel"/>
    <w:tmpl w:val="9350DAE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43611EEA"/>
    <w:multiLevelType w:val="hybridMultilevel"/>
    <w:tmpl w:val="68FC14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5C5C7304"/>
    <w:multiLevelType w:val="hybridMultilevel"/>
    <w:tmpl w:val="6FBA9C1E"/>
    <w:lvl w:ilvl="0" w:tplc="0C0A0001">
      <w:start w:val="1"/>
      <w:numFmt w:val="bullet"/>
      <w:lvlText w:val=""/>
      <w:lvlJc w:val="left"/>
      <w:pPr>
        <w:ind w:left="1425" w:hanging="360"/>
      </w:pPr>
      <w:rPr>
        <w:rFonts w:ascii="Symbol" w:hAnsi="Symbol" w:hint="default"/>
      </w:rPr>
    </w:lvl>
    <w:lvl w:ilvl="1" w:tplc="0C0A0003" w:tentative="1">
      <w:start w:val="1"/>
      <w:numFmt w:val="bullet"/>
      <w:lvlText w:val="o"/>
      <w:lvlJc w:val="left"/>
      <w:pPr>
        <w:ind w:left="2145" w:hanging="360"/>
      </w:pPr>
      <w:rPr>
        <w:rFonts w:ascii="Courier New" w:hAnsi="Courier New" w:cs="Courier New" w:hint="default"/>
      </w:rPr>
    </w:lvl>
    <w:lvl w:ilvl="2" w:tplc="0C0A0005" w:tentative="1">
      <w:start w:val="1"/>
      <w:numFmt w:val="bullet"/>
      <w:lvlText w:val=""/>
      <w:lvlJc w:val="left"/>
      <w:pPr>
        <w:ind w:left="2865" w:hanging="360"/>
      </w:pPr>
      <w:rPr>
        <w:rFonts w:ascii="Wingdings" w:hAnsi="Wingdings" w:hint="default"/>
      </w:rPr>
    </w:lvl>
    <w:lvl w:ilvl="3" w:tplc="0C0A0001" w:tentative="1">
      <w:start w:val="1"/>
      <w:numFmt w:val="bullet"/>
      <w:lvlText w:val=""/>
      <w:lvlJc w:val="left"/>
      <w:pPr>
        <w:ind w:left="3585" w:hanging="360"/>
      </w:pPr>
      <w:rPr>
        <w:rFonts w:ascii="Symbol" w:hAnsi="Symbol" w:hint="default"/>
      </w:rPr>
    </w:lvl>
    <w:lvl w:ilvl="4" w:tplc="0C0A0003" w:tentative="1">
      <w:start w:val="1"/>
      <w:numFmt w:val="bullet"/>
      <w:lvlText w:val="o"/>
      <w:lvlJc w:val="left"/>
      <w:pPr>
        <w:ind w:left="4305" w:hanging="360"/>
      </w:pPr>
      <w:rPr>
        <w:rFonts w:ascii="Courier New" w:hAnsi="Courier New" w:cs="Courier New" w:hint="default"/>
      </w:rPr>
    </w:lvl>
    <w:lvl w:ilvl="5" w:tplc="0C0A0005" w:tentative="1">
      <w:start w:val="1"/>
      <w:numFmt w:val="bullet"/>
      <w:lvlText w:val=""/>
      <w:lvlJc w:val="left"/>
      <w:pPr>
        <w:ind w:left="5025" w:hanging="360"/>
      </w:pPr>
      <w:rPr>
        <w:rFonts w:ascii="Wingdings" w:hAnsi="Wingdings" w:hint="default"/>
      </w:rPr>
    </w:lvl>
    <w:lvl w:ilvl="6" w:tplc="0C0A0001" w:tentative="1">
      <w:start w:val="1"/>
      <w:numFmt w:val="bullet"/>
      <w:lvlText w:val=""/>
      <w:lvlJc w:val="left"/>
      <w:pPr>
        <w:ind w:left="5745" w:hanging="360"/>
      </w:pPr>
      <w:rPr>
        <w:rFonts w:ascii="Symbol" w:hAnsi="Symbol" w:hint="default"/>
      </w:rPr>
    </w:lvl>
    <w:lvl w:ilvl="7" w:tplc="0C0A0003" w:tentative="1">
      <w:start w:val="1"/>
      <w:numFmt w:val="bullet"/>
      <w:lvlText w:val="o"/>
      <w:lvlJc w:val="left"/>
      <w:pPr>
        <w:ind w:left="6465" w:hanging="360"/>
      </w:pPr>
      <w:rPr>
        <w:rFonts w:ascii="Courier New" w:hAnsi="Courier New" w:cs="Courier New" w:hint="default"/>
      </w:rPr>
    </w:lvl>
    <w:lvl w:ilvl="8" w:tplc="0C0A0005" w:tentative="1">
      <w:start w:val="1"/>
      <w:numFmt w:val="bullet"/>
      <w:lvlText w:val=""/>
      <w:lvlJc w:val="left"/>
      <w:pPr>
        <w:ind w:left="7185" w:hanging="360"/>
      </w:pPr>
      <w:rPr>
        <w:rFonts w:ascii="Wingdings" w:hAnsi="Wingdings" w:hint="default"/>
      </w:rPr>
    </w:lvl>
  </w:abstractNum>
  <w:abstractNum w:abstractNumId="18" w15:restartNumberingAfterBreak="0">
    <w:nsid w:val="5D414786"/>
    <w:multiLevelType w:val="hybridMultilevel"/>
    <w:tmpl w:val="4F44555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61455495"/>
    <w:multiLevelType w:val="hybridMultilevel"/>
    <w:tmpl w:val="5DAA982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78D83D68"/>
    <w:multiLevelType w:val="hybridMultilevel"/>
    <w:tmpl w:val="014ACB5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79AC033E"/>
    <w:multiLevelType w:val="hybridMultilevel"/>
    <w:tmpl w:val="FC948684"/>
    <w:lvl w:ilvl="0" w:tplc="462698D0">
      <w:start w:val="1"/>
      <w:numFmt w:val="bullet"/>
      <w:lvlText w:val="-"/>
      <w:lvlJc w:val="left"/>
      <w:pPr>
        <w:ind w:left="720" w:hanging="360"/>
      </w:pPr>
      <w:rPr>
        <w:rFonts w:ascii="Arial" w:eastAsia="Cambria"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79E47DD7"/>
    <w:multiLevelType w:val="hybridMultilevel"/>
    <w:tmpl w:val="A3D0FA38"/>
    <w:lvl w:ilvl="0" w:tplc="0C0A0001">
      <w:start w:val="1"/>
      <w:numFmt w:val="bullet"/>
      <w:lvlText w:val=""/>
      <w:lvlJc w:val="left"/>
      <w:pPr>
        <w:ind w:left="1140" w:hanging="360"/>
      </w:pPr>
      <w:rPr>
        <w:rFonts w:ascii="Symbol" w:hAnsi="Symbol" w:hint="default"/>
      </w:rPr>
    </w:lvl>
    <w:lvl w:ilvl="1" w:tplc="0C0A0003" w:tentative="1">
      <w:start w:val="1"/>
      <w:numFmt w:val="bullet"/>
      <w:lvlText w:val="o"/>
      <w:lvlJc w:val="left"/>
      <w:pPr>
        <w:ind w:left="1860" w:hanging="360"/>
      </w:pPr>
      <w:rPr>
        <w:rFonts w:ascii="Courier New" w:hAnsi="Courier New" w:cs="Courier New" w:hint="default"/>
      </w:rPr>
    </w:lvl>
    <w:lvl w:ilvl="2" w:tplc="0C0A0005" w:tentative="1">
      <w:start w:val="1"/>
      <w:numFmt w:val="bullet"/>
      <w:lvlText w:val=""/>
      <w:lvlJc w:val="left"/>
      <w:pPr>
        <w:ind w:left="2580" w:hanging="360"/>
      </w:pPr>
      <w:rPr>
        <w:rFonts w:ascii="Wingdings" w:hAnsi="Wingdings" w:hint="default"/>
      </w:rPr>
    </w:lvl>
    <w:lvl w:ilvl="3" w:tplc="0C0A0001" w:tentative="1">
      <w:start w:val="1"/>
      <w:numFmt w:val="bullet"/>
      <w:lvlText w:val=""/>
      <w:lvlJc w:val="left"/>
      <w:pPr>
        <w:ind w:left="3300" w:hanging="360"/>
      </w:pPr>
      <w:rPr>
        <w:rFonts w:ascii="Symbol" w:hAnsi="Symbol" w:hint="default"/>
      </w:rPr>
    </w:lvl>
    <w:lvl w:ilvl="4" w:tplc="0C0A0003" w:tentative="1">
      <w:start w:val="1"/>
      <w:numFmt w:val="bullet"/>
      <w:lvlText w:val="o"/>
      <w:lvlJc w:val="left"/>
      <w:pPr>
        <w:ind w:left="4020" w:hanging="360"/>
      </w:pPr>
      <w:rPr>
        <w:rFonts w:ascii="Courier New" w:hAnsi="Courier New" w:cs="Courier New" w:hint="default"/>
      </w:rPr>
    </w:lvl>
    <w:lvl w:ilvl="5" w:tplc="0C0A0005" w:tentative="1">
      <w:start w:val="1"/>
      <w:numFmt w:val="bullet"/>
      <w:lvlText w:val=""/>
      <w:lvlJc w:val="left"/>
      <w:pPr>
        <w:ind w:left="4740" w:hanging="360"/>
      </w:pPr>
      <w:rPr>
        <w:rFonts w:ascii="Wingdings" w:hAnsi="Wingdings" w:hint="default"/>
      </w:rPr>
    </w:lvl>
    <w:lvl w:ilvl="6" w:tplc="0C0A0001" w:tentative="1">
      <w:start w:val="1"/>
      <w:numFmt w:val="bullet"/>
      <w:lvlText w:val=""/>
      <w:lvlJc w:val="left"/>
      <w:pPr>
        <w:ind w:left="5460" w:hanging="360"/>
      </w:pPr>
      <w:rPr>
        <w:rFonts w:ascii="Symbol" w:hAnsi="Symbol" w:hint="default"/>
      </w:rPr>
    </w:lvl>
    <w:lvl w:ilvl="7" w:tplc="0C0A0003" w:tentative="1">
      <w:start w:val="1"/>
      <w:numFmt w:val="bullet"/>
      <w:lvlText w:val="o"/>
      <w:lvlJc w:val="left"/>
      <w:pPr>
        <w:ind w:left="6180" w:hanging="360"/>
      </w:pPr>
      <w:rPr>
        <w:rFonts w:ascii="Courier New" w:hAnsi="Courier New" w:cs="Courier New" w:hint="default"/>
      </w:rPr>
    </w:lvl>
    <w:lvl w:ilvl="8" w:tplc="0C0A0005" w:tentative="1">
      <w:start w:val="1"/>
      <w:numFmt w:val="bullet"/>
      <w:lvlText w:val=""/>
      <w:lvlJc w:val="left"/>
      <w:pPr>
        <w:ind w:left="6900" w:hanging="360"/>
      </w:pPr>
      <w:rPr>
        <w:rFonts w:ascii="Wingdings" w:hAnsi="Wingdings" w:hint="default"/>
      </w:rPr>
    </w:lvl>
  </w:abstractNum>
  <w:abstractNum w:abstractNumId="23" w15:restartNumberingAfterBreak="0">
    <w:nsid w:val="7FE70F99"/>
    <w:multiLevelType w:val="hybridMultilevel"/>
    <w:tmpl w:val="20CED75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21"/>
  </w:num>
  <w:num w:numId="4">
    <w:abstractNumId w:val="15"/>
  </w:num>
  <w:num w:numId="5">
    <w:abstractNumId w:val="1"/>
  </w:num>
  <w:num w:numId="6">
    <w:abstractNumId w:val="3"/>
  </w:num>
  <w:num w:numId="7">
    <w:abstractNumId w:val="5"/>
  </w:num>
  <w:num w:numId="8">
    <w:abstractNumId w:val="17"/>
  </w:num>
  <w:num w:numId="9">
    <w:abstractNumId w:val="10"/>
  </w:num>
  <w:num w:numId="10">
    <w:abstractNumId w:val="6"/>
  </w:num>
  <w:num w:numId="11">
    <w:abstractNumId w:val="2"/>
  </w:num>
  <w:num w:numId="12">
    <w:abstractNumId w:val="8"/>
  </w:num>
  <w:num w:numId="13">
    <w:abstractNumId w:val="12"/>
  </w:num>
  <w:num w:numId="14">
    <w:abstractNumId w:val="13"/>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4"/>
    </w:lvlOverride>
    <w:lvlOverride w:ilvl="1">
      <w:startOverride w:val="1"/>
    </w:lvlOverride>
    <w:lvlOverride w:ilvl="2">
      <w:startOverride w:val="3"/>
    </w:lvlOverride>
  </w:num>
  <w:num w:numId="17">
    <w:abstractNumId w:val="12"/>
  </w:num>
  <w:num w:numId="18">
    <w:abstractNumId w:val="12"/>
  </w:num>
  <w:num w:numId="19">
    <w:abstractNumId w:val="12"/>
  </w:num>
  <w:num w:numId="20">
    <w:abstractNumId w:val="12"/>
  </w:num>
  <w:num w:numId="21">
    <w:abstractNumId w:val="12"/>
  </w:num>
  <w:num w:numId="22">
    <w:abstractNumId w:val="9"/>
  </w:num>
  <w:num w:numId="23">
    <w:abstractNumId w:val="12"/>
  </w:num>
  <w:num w:numId="24">
    <w:abstractNumId w:val="23"/>
  </w:num>
  <w:num w:numId="25">
    <w:abstractNumId w:val="22"/>
  </w:num>
  <w:num w:numId="26">
    <w:abstractNumId w:val="20"/>
  </w:num>
  <w:num w:numId="27">
    <w:abstractNumId w:val="4"/>
  </w:num>
  <w:num w:numId="28">
    <w:abstractNumId w:val="11"/>
  </w:num>
  <w:num w:numId="29">
    <w:abstractNumId w:val="14"/>
  </w:num>
  <w:num w:numId="30">
    <w:abstractNumId w:val="18"/>
  </w:num>
  <w:num w:numId="31">
    <w:abstractNumId w:val="7"/>
  </w:num>
  <w:num w:numId="32">
    <w:abstractNumId w:val="19"/>
  </w:num>
  <w:num w:numId="3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723B"/>
    <w:rsid w:val="00001AB1"/>
    <w:rsid w:val="00004B75"/>
    <w:rsid w:val="0001074D"/>
    <w:rsid w:val="00013168"/>
    <w:rsid w:val="00014BCD"/>
    <w:rsid w:val="00016C9B"/>
    <w:rsid w:val="0002015D"/>
    <w:rsid w:val="00024A33"/>
    <w:rsid w:val="00031349"/>
    <w:rsid w:val="00042A46"/>
    <w:rsid w:val="000439BA"/>
    <w:rsid w:val="00047A10"/>
    <w:rsid w:val="0005186A"/>
    <w:rsid w:val="00051F90"/>
    <w:rsid w:val="000535A0"/>
    <w:rsid w:val="000579A9"/>
    <w:rsid w:val="00060717"/>
    <w:rsid w:val="000646BF"/>
    <w:rsid w:val="00072021"/>
    <w:rsid w:val="00074365"/>
    <w:rsid w:val="000774D8"/>
    <w:rsid w:val="00081827"/>
    <w:rsid w:val="00082DBE"/>
    <w:rsid w:val="00090359"/>
    <w:rsid w:val="00091E4C"/>
    <w:rsid w:val="000925AD"/>
    <w:rsid w:val="000A26EF"/>
    <w:rsid w:val="000A2EF7"/>
    <w:rsid w:val="000A5615"/>
    <w:rsid w:val="000A6F4D"/>
    <w:rsid w:val="000A7290"/>
    <w:rsid w:val="000B3FE6"/>
    <w:rsid w:val="000B57F2"/>
    <w:rsid w:val="000C256A"/>
    <w:rsid w:val="000C415C"/>
    <w:rsid w:val="000C6EF1"/>
    <w:rsid w:val="000C7B0F"/>
    <w:rsid w:val="000D3FF1"/>
    <w:rsid w:val="000D6517"/>
    <w:rsid w:val="000D68E3"/>
    <w:rsid w:val="000E454D"/>
    <w:rsid w:val="000F0D64"/>
    <w:rsid w:val="000F2DA0"/>
    <w:rsid w:val="000F3AB3"/>
    <w:rsid w:val="000F7885"/>
    <w:rsid w:val="00106046"/>
    <w:rsid w:val="00120FDF"/>
    <w:rsid w:val="00122B91"/>
    <w:rsid w:val="001255E4"/>
    <w:rsid w:val="00141F13"/>
    <w:rsid w:val="00150714"/>
    <w:rsid w:val="00155053"/>
    <w:rsid w:val="00172243"/>
    <w:rsid w:val="001731E8"/>
    <w:rsid w:val="00173A82"/>
    <w:rsid w:val="001748B0"/>
    <w:rsid w:val="00175010"/>
    <w:rsid w:val="0017572C"/>
    <w:rsid w:val="00177231"/>
    <w:rsid w:val="0018209F"/>
    <w:rsid w:val="001B6B35"/>
    <w:rsid w:val="001C05F2"/>
    <w:rsid w:val="001C1768"/>
    <w:rsid w:val="001C43DF"/>
    <w:rsid w:val="001D0051"/>
    <w:rsid w:val="001D2408"/>
    <w:rsid w:val="001D359B"/>
    <w:rsid w:val="001D4DA1"/>
    <w:rsid w:val="001E116C"/>
    <w:rsid w:val="001E3290"/>
    <w:rsid w:val="001E7D36"/>
    <w:rsid w:val="001F1658"/>
    <w:rsid w:val="002058E4"/>
    <w:rsid w:val="0021095D"/>
    <w:rsid w:val="002160DD"/>
    <w:rsid w:val="0021796E"/>
    <w:rsid w:val="00222F9D"/>
    <w:rsid w:val="00225610"/>
    <w:rsid w:val="00225E28"/>
    <w:rsid w:val="00237E4E"/>
    <w:rsid w:val="002403B9"/>
    <w:rsid w:val="00240E43"/>
    <w:rsid w:val="00242257"/>
    <w:rsid w:val="00243874"/>
    <w:rsid w:val="00251D30"/>
    <w:rsid w:val="0025263C"/>
    <w:rsid w:val="00255013"/>
    <w:rsid w:val="002622F6"/>
    <w:rsid w:val="00275EC5"/>
    <w:rsid w:val="00281717"/>
    <w:rsid w:val="0028288F"/>
    <w:rsid w:val="00284523"/>
    <w:rsid w:val="0028615A"/>
    <w:rsid w:val="00295C23"/>
    <w:rsid w:val="00296324"/>
    <w:rsid w:val="00296467"/>
    <w:rsid w:val="002A2AB4"/>
    <w:rsid w:val="002A3714"/>
    <w:rsid w:val="002A54A8"/>
    <w:rsid w:val="002B1101"/>
    <w:rsid w:val="002C6765"/>
    <w:rsid w:val="002C760D"/>
    <w:rsid w:val="002D4294"/>
    <w:rsid w:val="002D4FBA"/>
    <w:rsid w:val="002D53BB"/>
    <w:rsid w:val="002D640D"/>
    <w:rsid w:val="002E0A10"/>
    <w:rsid w:val="002F7EB4"/>
    <w:rsid w:val="003060F3"/>
    <w:rsid w:val="00312380"/>
    <w:rsid w:val="00313964"/>
    <w:rsid w:val="00314272"/>
    <w:rsid w:val="00317D4A"/>
    <w:rsid w:val="00332E8B"/>
    <w:rsid w:val="00334F2E"/>
    <w:rsid w:val="00342C84"/>
    <w:rsid w:val="003469E6"/>
    <w:rsid w:val="0035083B"/>
    <w:rsid w:val="00351FD0"/>
    <w:rsid w:val="003529C7"/>
    <w:rsid w:val="00353F5B"/>
    <w:rsid w:val="00354C11"/>
    <w:rsid w:val="00354D62"/>
    <w:rsid w:val="00356254"/>
    <w:rsid w:val="003612DE"/>
    <w:rsid w:val="0036211F"/>
    <w:rsid w:val="00362AE8"/>
    <w:rsid w:val="00365A69"/>
    <w:rsid w:val="00376017"/>
    <w:rsid w:val="00392CCD"/>
    <w:rsid w:val="0039323F"/>
    <w:rsid w:val="003A40D6"/>
    <w:rsid w:val="003A4783"/>
    <w:rsid w:val="003A7443"/>
    <w:rsid w:val="003B16BE"/>
    <w:rsid w:val="003B1971"/>
    <w:rsid w:val="003C1058"/>
    <w:rsid w:val="003C2E03"/>
    <w:rsid w:val="003C37E7"/>
    <w:rsid w:val="003D02A6"/>
    <w:rsid w:val="003E2EC2"/>
    <w:rsid w:val="003E63DE"/>
    <w:rsid w:val="003F3720"/>
    <w:rsid w:val="003F6FAC"/>
    <w:rsid w:val="00401DB1"/>
    <w:rsid w:val="004148F5"/>
    <w:rsid w:val="004155BC"/>
    <w:rsid w:val="00416D76"/>
    <w:rsid w:val="00417556"/>
    <w:rsid w:val="00421657"/>
    <w:rsid w:val="00421840"/>
    <w:rsid w:val="00422E27"/>
    <w:rsid w:val="00425E63"/>
    <w:rsid w:val="00432CAB"/>
    <w:rsid w:val="00432CF0"/>
    <w:rsid w:val="004341DE"/>
    <w:rsid w:val="00442295"/>
    <w:rsid w:val="00456BD4"/>
    <w:rsid w:val="0046316D"/>
    <w:rsid w:val="0046750F"/>
    <w:rsid w:val="00473E0E"/>
    <w:rsid w:val="00476E0D"/>
    <w:rsid w:val="00485091"/>
    <w:rsid w:val="00487E48"/>
    <w:rsid w:val="004A1D7F"/>
    <w:rsid w:val="004A7AAA"/>
    <w:rsid w:val="004B0AB8"/>
    <w:rsid w:val="004B13B1"/>
    <w:rsid w:val="004C2B85"/>
    <w:rsid w:val="004C3B48"/>
    <w:rsid w:val="004C4660"/>
    <w:rsid w:val="004C4C2E"/>
    <w:rsid w:val="004C5602"/>
    <w:rsid w:val="004F0404"/>
    <w:rsid w:val="004F197A"/>
    <w:rsid w:val="004F32AA"/>
    <w:rsid w:val="00507814"/>
    <w:rsid w:val="0051007F"/>
    <w:rsid w:val="00512B0C"/>
    <w:rsid w:val="005179E1"/>
    <w:rsid w:val="00520D0D"/>
    <w:rsid w:val="00521583"/>
    <w:rsid w:val="00522709"/>
    <w:rsid w:val="00523507"/>
    <w:rsid w:val="00533F76"/>
    <w:rsid w:val="00541325"/>
    <w:rsid w:val="00541540"/>
    <w:rsid w:val="00542A63"/>
    <w:rsid w:val="0054571A"/>
    <w:rsid w:val="00565C78"/>
    <w:rsid w:val="00566504"/>
    <w:rsid w:val="005670B6"/>
    <w:rsid w:val="0056769E"/>
    <w:rsid w:val="005A2919"/>
    <w:rsid w:val="005A2E4F"/>
    <w:rsid w:val="005A6774"/>
    <w:rsid w:val="005A6D78"/>
    <w:rsid w:val="005B03AB"/>
    <w:rsid w:val="005B091F"/>
    <w:rsid w:val="005C4CD0"/>
    <w:rsid w:val="005D0109"/>
    <w:rsid w:val="005D2A76"/>
    <w:rsid w:val="005D4DF9"/>
    <w:rsid w:val="005F0627"/>
    <w:rsid w:val="005F2CF7"/>
    <w:rsid w:val="005F4EA0"/>
    <w:rsid w:val="005F5E7E"/>
    <w:rsid w:val="005F6941"/>
    <w:rsid w:val="006012C6"/>
    <w:rsid w:val="00601838"/>
    <w:rsid w:val="0060291D"/>
    <w:rsid w:val="00606C6A"/>
    <w:rsid w:val="0061645B"/>
    <w:rsid w:val="00621A8F"/>
    <w:rsid w:val="00623FFA"/>
    <w:rsid w:val="0062403A"/>
    <w:rsid w:val="006262E9"/>
    <w:rsid w:val="00627DF0"/>
    <w:rsid w:val="00640BBC"/>
    <w:rsid w:val="00642B38"/>
    <w:rsid w:val="006526F6"/>
    <w:rsid w:val="006530CE"/>
    <w:rsid w:val="00673DEE"/>
    <w:rsid w:val="0067444F"/>
    <w:rsid w:val="00682628"/>
    <w:rsid w:val="00683338"/>
    <w:rsid w:val="00683D7B"/>
    <w:rsid w:val="006844DC"/>
    <w:rsid w:val="006A0B94"/>
    <w:rsid w:val="006A39D3"/>
    <w:rsid w:val="006B04AA"/>
    <w:rsid w:val="006B579E"/>
    <w:rsid w:val="006C775B"/>
    <w:rsid w:val="006D4C64"/>
    <w:rsid w:val="006D72E0"/>
    <w:rsid w:val="006E21DA"/>
    <w:rsid w:val="006E40AC"/>
    <w:rsid w:val="006F1E18"/>
    <w:rsid w:val="006F2283"/>
    <w:rsid w:val="006F55E3"/>
    <w:rsid w:val="00707C1D"/>
    <w:rsid w:val="00716E2D"/>
    <w:rsid w:val="00720EC0"/>
    <w:rsid w:val="00742CC9"/>
    <w:rsid w:val="00753A36"/>
    <w:rsid w:val="00755B1A"/>
    <w:rsid w:val="0076350F"/>
    <w:rsid w:val="007657AC"/>
    <w:rsid w:val="0076656E"/>
    <w:rsid w:val="007717FF"/>
    <w:rsid w:val="00780BB6"/>
    <w:rsid w:val="00782BFE"/>
    <w:rsid w:val="00783421"/>
    <w:rsid w:val="0078387D"/>
    <w:rsid w:val="007869C0"/>
    <w:rsid w:val="00792D0C"/>
    <w:rsid w:val="007A0571"/>
    <w:rsid w:val="007A289C"/>
    <w:rsid w:val="007A3250"/>
    <w:rsid w:val="007A6BD1"/>
    <w:rsid w:val="007A7AC1"/>
    <w:rsid w:val="007B04ED"/>
    <w:rsid w:val="007B2369"/>
    <w:rsid w:val="007B69DC"/>
    <w:rsid w:val="007C65FE"/>
    <w:rsid w:val="007D00F6"/>
    <w:rsid w:val="007D14BB"/>
    <w:rsid w:val="007D2F0B"/>
    <w:rsid w:val="007E2824"/>
    <w:rsid w:val="007E45C6"/>
    <w:rsid w:val="007E50D5"/>
    <w:rsid w:val="007F0B2A"/>
    <w:rsid w:val="007F7572"/>
    <w:rsid w:val="0080133B"/>
    <w:rsid w:val="0081592D"/>
    <w:rsid w:val="00815D52"/>
    <w:rsid w:val="008209A5"/>
    <w:rsid w:val="00821735"/>
    <w:rsid w:val="008226EA"/>
    <w:rsid w:val="008247A3"/>
    <w:rsid w:val="0082547A"/>
    <w:rsid w:val="00835469"/>
    <w:rsid w:val="008432B6"/>
    <w:rsid w:val="00843BAD"/>
    <w:rsid w:val="008440F9"/>
    <w:rsid w:val="008533A8"/>
    <w:rsid w:val="00857933"/>
    <w:rsid w:val="00862434"/>
    <w:rsid w:val="00867AF4"/>
    <w:rsid w:val="0087110E"/>
    <w:rsid w:val="00872201"/>
    <w:rsid w:val="008868BB"/>
    <w:rsid w:val="0088723B"/>
    <w:rsid w:val="00894F19"/>
    <w:rsid w:val="00897ADA"/>
    <w:rsid w:val="008A0270"/>
    <w:rsid w:val="008A78A3"/>
    <w:rsid w:val="008B38E6"/>
    <w:rsid w:val="008C479F"/>
    <w:rsid w:val="008D3FBB"/>
    <w:rsid w:val="008D4804"/>
    <w:rsid w:val="008D5B9E"/>
    <w:rsid w:val="008E1827"/>
    <w:rsid w:val="008E335E"/>
    <w:rsid w:val="008E3E90"/>
    <w:rsid w:val="008F3EBC"/>
    <w:rsid w:val="008F65BF"/>
    <w:rsid w:val="00902ED7"/>
    <w:rsid w:val="00903968"/>
    <w:rsid w:val="009044ED"/>
    <w:rsid w:val="00922001"/>
    <w:rsid w:val="00922479"/>
    <w:rsid w:val="009231B4"/>
    <w:rsid w:val="00932820"/>
    <w:rsid w:val="009332AD"/>
    <w:rsid w:val="0094661F"/>
    <w:rsid w:val="0095773B"/>
    <w:rsid w:val="00960D72"/>
    <w:rsid w:val="00971B6C"/>
    <w:rsid w:val="00975870"/>
    <w:rsid w:val="0099117E"/>
    <w:rsid w:val="00991DAA"/>
    <w:rsid w:val="009B2A1C"/>
    <w:rsid w:val="009B655A"/>
    <w:rsid w:val="009B6F66"/>
    <w:rsid w:val="009C35DC"/>
    <w:rsid w:val="009D5B1E"/>
    <w:rsid w:val="009E0A1E"/>
    <w:rsid w:val="009E11E7"/>
    <w:rsid w:val="009E5DC6"/>
    <w:rsid w:val="009E61A6"/>
    <w:rsid w:val="009F0F35"/>
    <w:rsid w:val="009F1212"/>
    <w:rsid w:val="009F5915"/>
    <w:rsid w:val="00A01EBA"/>
    <w:rsid w:val="00A030DA"/>
    <w:rsid w:val="00A043BC"/>
    <w:rsid w:val="00A101DB"/>
    <w:rsid w:val="00A17319"/>
    <w:rsid w:val="00A312FC"/>
    <w:rsid w:val="00A318F4"/>
    <w:rsid w:val="00A33D03"/>
    <w:rsid w:val="00A37793"/>
    <w:rsid w:val="00A42CBA"/>
    <w:rsid w:val="00A43EF9"/>
    <w:rsid w:val="00A448DA"/>
    <w:rsid w:val="00A5784F"/>
    <w:rsid w:val="00A61042"/>
    <w:rsid w:val="00A63579"/>
    <w:rsid w:val="00A63BD2"/>
    <w:rsid w:val="00A6445C"/>
    <w:rsid w:val="00A65D91"/>
    <w:rsid w:val="00A8778C"/>
    <w:rsid w:val="00A879E6"/>
    <w:rsid w:val="00A87E85"/>
    <w:rsid w:val="00A92F0D"/>
    <w:rsid w:val="00A932A7"/>
    <w:rsid w:val="00A93D66"/>
    <w:rsid w:val="00AC1BEC"/>
    <w:rsid w:val="00AC2FF3"/>
    <w:rsid w:val="00AD0D76"/>
    <w:rsid w:val="00AD26D9"/>
    <w:rsid w:val="00AD2CFC"/>
    <w:rsid w:val="00AD639A"/>
    <w:rsid w:val="00AE040E"/>
    <w:rsid w:val="00AE4A59"/>
    <w:rsid w:val="00AE5D8C"/>
    <w:rsid w:val="00AF0701"/>
    <w:rsid w:val="00B042D8"/>
    <w:rsid w:val="00B05D23"/>
    <w:rsid w:val="00B11FD3"/>
    <w:rsid w:val="00B13F86"/>
    <w:rsid w:val="00B26AA0"/>
    <w:rsid w:val="00B27220"/>
    <w:rsid w:val="00B3078F"/>
    <w:rsid w:val="00B44FF4"/>
    <w:rsid w:val="00B455C2"/>
    <w:rsid w:val="00B53265"/>
    <w:rsid w:val="00B57405"/>
    <w:rsid w:val="00B57B34"/>
    <w:rsid w:val="00B57E0A"/>
    <w:rsid w:val="00B67E68"/>
    <w:rsid w:val="00B711A9"/>
    <w:rsid w:val="00B95B28"/>
    <w:rsid w:val="00BA06B1"/>
    <w:rsid w:val="00BA7F6C"/>
    <w:rsid w:val="00BB6914"/>
    <w:rsid w:val="00BC3C7A"/>
    <w:rsid w:val="00BC750F"/>
    <w:rsid w:val="00BC7FC9"/>
    <w:rsid w:val="00BD551F"/>
    <w:rsid w:val="00BD5E7F"/>
    <w:rsid w:val="00BD61B3"/>
    <w:rsid w:val="00BF759F"/>
    <w:rsid w:val="00C00AEA"/>
    <w:rsid w:val="00C01F9E"/>
    <w:rsid w:val="00C075F2"/>
    <w:rsid w:val="00C11014"/>
    <w:rsid w:val="00C118BD"/>
    <w:rsid w:val="00C22489"/>
    <w:rsid w:val="00C232C8"/>
    <w:rsid w:val="00C23552"/>
    <w:rsid w:val="00C37F8E"/>
    <w:rsid w:val="00C41291"/>
    <w:rsid w:val="00C6125F"/>
    <w:rsid w:val="00C90D4A"/>
    <w:rsid w:val="00C91368"/>
    <w:rsid w:val="00C96DDE"/>
    <w:rsid w:val="00C97418"/>
    <w:rsid w:val="00CB3245"/>
    <w:rsid w:val="00CB614A"/>
    <w:rsid w:val="00CC2F5C"/>
    <w:rsid w:val="00CC5635"/>
    <w:rsid w:val="00CD4C80"/>
    <w:rsid w:val="00CD71FC"/>
    <w:rsid w:val="00CE09CD"/>
    <w:rsid w:val="00CF3F6A"/>
    <w:rsid w:val="00CF4E06"/>
    <w:rsid w:val="00D0435A"/>
    <w:rsid w:val="00D17E9F"/>
    <w:rsid w:val="00D21EB5"/>
    <w:rsid w:val="00D33AD6"/>
    <w:rsid w:val="00D364CB"/>
    <w:rsid w:val="00D412E3"/>
    <w:rsid w:val="00D41CC2"/>
    <w:rsid w:val="00D42384"/>
    <w:rsid w:val="00D5246C"/>
    <w:rsid w:val="00D5255E"/>
    <w:rsid w:val="00D53161"/>
    <w:rsid w:val="00D63C25"/>
    <w:rsid w:val="00D657BD"/>
    <w:rsid w:val="00D675D7"/>
    <w:rsid w:val="00D701A7"/>
    <w:rsid w:val="00D70BC0"/>
    <w:rsid w:val="00D71B14"/>
    <w:rsid w:val="00D72471"/>
    <w:rsid w:val="00D72BF8"/>
    <w:rsid w:val="00D74339"/>
    <w:rsid w:val="00D74ECF"/>
    <w:rsid w:val="00D759B9"/>
    <w:rsid w:val="00D75B8F"/>
    <w:rsid w:val="00D80874"/>
    <w:rsid w:val="00D852C3"/>
    <w:rsid w:val="00D937BD"/>
    <w:rsid w:val="00DA085F"/>
    <w:rsid w:val="00DA7E6D"/>
    <w:rsid w:val="00DB6CCD"/>
    <w:rsid w:val="00DC40DE"/>
    <w:rsid w:val="00DD0585"/>
    <w:rsid w:val="00DD1947"/>
    <w:rsid w:val="00DD3560"/>
    <w:rsid w:val="00DE7B7E"/>
    <w:rsid w:val="00E11A7A"/>
    <w:rsid w:val="00E1295D"/>
    <w:rsid w:val="00E15BD3"/>
    <w:rsid w:val="00E15ECD"/>
    <w:rsid w:val="00E17AB9"/>
    <w:rsid w:val="00E21E8D"/>
    <w:rsid w:val="00E262E8"/>
    <w:rsid w:val="00E272FF"/>
    <w:rsid w:val="00E27F11"/>
    <w:rsid w:val="00E36EE2"/>
    <w:rsid w:val="00E411B4"/>
    <w:rsid w:val="00E42245"/>
    <w:rsid w:val="00E426E3"/>
    <w:rsid w:val="00E51910"/>
    <w:rsid w:val="00E52E46"/>
    <w:rsid w:val="00E951A9"/>
    <w:rsid w:val="00EA54A1"/>
    <w:rsid w:val="00EB0310"/>
    <w:rsid w:val="00EB357E"/>
    <w:rsid w:val="00EC2312"/>
    <w:rsid w:val="00EC7B81"/>
    <w:rsid w:val="00ED3638"/>
    <w:rsid w:val="00ED49C0"/>
    <w:rsid w:val="00ED591D"/>
    <w:rsid w:val="00EE0A56"/>
    <w:rsid w:val="00EE4383"/>
    <w:rsid w:val="00EE4FCF"/>
    <w:rsid w:val="00EF28B6"/>
    <w:rsid w:val="00F018BA"/>
    <w:rsid w:val="00F060E2"/>
    <w:rsid w:val="00F107C3"/>
    <w:rsid w:val="00F11B67"/>
    <w:rsid w:val="00F132D7"/>
    <w:rsid w:val="00F1527A"/>
    <w:rsid w:val="00F15410"/>
    <w:rsid w:val="00F17E2D"/>
    <w:rsid w:val="00F230E1"/>
    <w:rsid w:val="00F24B8C"/>
    <w:rsid w:val="00F24BAE"/>
    <w:rsid w:val="00F25491"/>
    <w:rsid w:val="00F27A6E"/>
    <w:rsid w:val="00F35827"/>
    <w:rsid w:val="00F35D43"/>
    <w:rsid w:val="00F40809"/>
    <w:rsid w:val="00F55AD2"/>
    <w:rsid w:val="00F57A2F"/>
    <w:rsid w:val="00F6233D"/>
    <w:rsid w:val="00F67B6F"/>
    <w:rsid w:val="00F72AEB"/>
    <w:rsid w:val="00F77694"/>
    <w:rsid w:val="00F7778F"/>
    <w:rsid w:val="00F84B37"/>
    <w:rsid w:val="00F86617"/>
    <w:rsid w:val="00F87F98"/>
    <w:rsid w:val="00F91AC9"/>
    <w:rsid w:val="00F9297D"/>
    <w:rsid w:val="00F93C61"/>
    <w:rsid w:val="00FC0D3E"/>
    <w:rsid w:val="00FC5010"/>
    <w:rsid w:val="00FC787A"/>
    <w:rsid w:val="00FD0DE8"/>
    <w:rsid w:val="00FD34F2"/>
    <w:rsid w:val="00FD62A1"/>
    <w:rsid w:val="00FD7C1D"/>
    <w:rsid w:val="00FE620E"/>
    <w:rsid w:val="00FF5263"/>
    <w:rsid w:val="00FF586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B8072C"/>
  <w15:docId w15:val="{268D2910-7644-4635-BB03-3D85435E07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0809"/>
    <w:pPr>
      <w:jc w:val="both"/>
    </w:pPr>
    <w:rPr>
      <w:rFonts w:ascii="Arial" w:hAnsi="Arial"/>
    </w:rPr>
  </w:style>
  <w:style w:type="paragraph" w:styleId="Heading1">
    <w:name w:val="heading 1"/>
    <w:basedOn w:val="Normal"/>
    <w:next w:val="Normal"/>
    <w:link w:val="Heading1Char"/>
    <w:uiPriority w:val="9"/>
    <w:qFormat/>
    <w:rsid w:val="004B0AB8"/>
    <w:pPr>
      <w:keepNext/>
      <w:keepLines/>
      <w:numPr>
        <w:numId w:val="1"/>
      </w:numPr>
      <w:spacing w:before="480" w:after="480"/>
      <w:outlineLvl w:val="0"/>
    </w:pPr>
    <w:rPr>
      <w:rFonts w:eastAsiaTheme="majorEastAsia" w:cstheme="majorBidi"/>
      <w:b/>
      <w:bCs/>
      <w:color w:val="2973BE"/>
      <w:sz w:val="32"/>
      <w:szCs w:val="28"/>
    </w:rPr>
  </w:style>
  <w:style w:type="paragraph" w:styleId="Heading2">
    <w:name w:val="heading 2"/>
    <w:basedOn w:val="Heading1"/>
    <w:next w:val="Normal"/>
    <w:link w:val="Heading2Char"/>
    <w:uiPriority w:val="9"/>
    <w:unhideWhenUsed/>
    <w:qFormat/>
    <w:rsid w:val="00F9297D"/>
    <w:pPr>
      <w:numPr>
        <w:ilvl w:val="1"/>
      </w:numPr>
      <w:spacing w:after="240"/>
      <w:outlineLvl w:val="1"/>
    </w:pPr>
    <w:rPr>
      <w:b w:val="0"/>
      <w:bCs w:val="0"/>
      <w:sz w:val="28"/>
      <w:szCs w:val="26"/>
    </w:rPr>
  </w:style>
  <w:style w:type="paragraph" w:styleId="Heading3">
    <w:name w:val="heading 3"/>
    <w:basedOn w:val="Heading2"/>
    <w:next w:val="Normal"/>
    <w:link w:val="Heading3Char"/>
    <w:uiPriority w:val="9"/>
    <w:unhideWhenUsed/>
    <w:qFormat/>
    <w:rsid w:val="007B04ED"/>
    <w:pPr>
      <w:numPr>
        <w:ilvl w:val="2"/>
      </w:numPr>
      <w:tabs>
        <w:tab w:val="clear" w:pos="2138"/>
      </w:tabs>
      <w:spacing w:before="360"/>
      <w:ind w:left="709"/>
      <w:outlineLvl w:val="2"/>
    </w:pPr>
    <w:rPr>
      <w:b/>
      <w:bCs/>
      <w:sz w:val="24"/>
    </w:rPr>
  </w:style>
  <w:style w:type="paragraph" w:styleId="Heading4">
    <w:name w:val="heading 4"/>
    <w:basedOn w:val="Heading3"/>
    <w:next w:val="Normal"/>
    <w:link w:val="Heading4Char"/>
    <w:uiPriority w:val="9"/>
    <w:unhideWhenUsed/>
    <w:qFormat/>
    <w:rsid w:val="00F9297D"/>
    <w:pPr>
      <w:numPr>
        <w:ilvl w:val="3"/>
      </w:numPr>
      <w:outlineLvl w:val="3"/>
    </w:pPr>
    <w:rPr>
      <w:bCs w:val="0"/>
      <w:iCs/>
      <w:sz w:val="22"/>
    </w:rPr>
  </w:style>
  <w:style w:type="paragraph" w:styleId="Heading5">
    <w:name w:val="heading 5"/>
    <w:basedOn w:val="Normal"/>
    <w:next w:val="Normal"/>
    <w:link w:val="Heading5Char"/>
    <w:uiPriority w:val="9"/>
    <w:semiHidden/>
    <w:unhideWhenUsed/>
    <w:qFormat/>
    <w:rsid w:val="00F9297D"/>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9297D"/>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9297D"/>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9297D"/>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F9297D"/>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76350F"/>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76350F"/>
    <w:rPr>
      <w:rFonts w:eastAsiaTheme="minorEastAsia"/>
      <w:lang w:val="en-US" w:eastAsia="ja-JP"/>
    </w:rPr>
  </w:style>
  <w:style w:type="paragraph" w:styleId="BalloonText">
    <w:name w:val="Balloon Text"/>
    <w:basedOn w:val="Normal"/>
    <w:link w:val="BalloonTextChar"/>
    <w:uiPriority w:val="99"/>
    <w:semiHidden/>
    <w:unhideWhenUsed/>
    <w:rsid w:val="0076350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6350F"/>
    <w:rPr>
      <w:rFonts w:ascii="Tahoma" w:hAnsi="Tahoma" w:cs="Tahoma"/>
      <w:sz w:val="16"/>
      <w:szCs w:val="16"/>
    </w:rPr>
  </w:style>
  <w:style w:type="character" w:customStyle="1" w:styleId="Heading2Char">
    <w:name w:val="Heading 2 Char"/>
    <w:basedOn w:val="DefaultParagraphFont"/>
    <w:link w:val="Heading2"/>
    <w:uiPriority w:val="9"/>
    <w:rsid w:val="00F9297D"/>
    <w:rPr>
      <w:rFonts w:ascii="Arial" w:eastAsiaTheme="majorEastAsia" w:hAnsi="Arial" w:cstheme="majorBidi"/>
      <w:color w:val="005828"/>
      <w:sz w:val="28"/>
      <w:szCs w:val="26"/>
    </w:rPr>
  </w:style>
  <w:style w:type="paragraph" w:styleId="Title">
    <w:name w:val="Title"/>
    <w:basedOn w:val="Normal"/>
    <w:next w:val="Normal"/>
    <w:link w:val="TitleChar"/>
    <w:uiPriority w:val="10"/>
    <w:qFormat/>
    <w:rsid w:val="002403B9"/>
    <w:pPr>
      <w:spacing w:after="300" w:line="240" w:lineRule="auto"/>
      <w:contextualSpacing/>
    </w:pPr>
    <w:rPr>
      <w:rFonts w:eastAsiaTheme="majorEastAsia" w:cstheme="majorBidi"/>
      <w:color w:val="2973BE"/>
      <w:spacing w:val="5"/>
      <w:kern w:val="28"/>
      <w:sz w:val="52"/>
      <w:szCs w:val="52"/>
    </w:rPr>
  </w:style>
  <w:style w:type="character" w:customStyle="1" w:styleId="TitleChar">
    <w:name w:val="Title Char"/>
    <w:basedOn w:val="DefaultParagraphFont"/>
    <w:link w:val="Title"/>
    <w:uiPriority w:val="10"/>
    <w:rsid w:val="002403B9"/>
    <w:rPr>
      <w:rFonts w:ascii="Arial" w:eastAsiaTheme="majorEastAsia" w:hAnsi="Arial" w:cstheme="majorBidi"/>
      <w:color w:val="2973BE"/>
      <w:spacing w:val="5"/>
      <w:kern w:val="28"/>
      <w:sz w:val="52"/>
      <w:szCs w:val="52"/>
    </w:rPr>
  </w:style>
  <w:style w:type="character" w:customStyle="1" w:styleId="Heading1Char">
    <w:name w:val="Heading 1 Char"/>
    <w:basedOn w:val="DefaultParagraphFont"/>
    <w:link w:val="Heading1"/>
    <w:uiPriority w:val="9"/>
    <w:rsid w:val="004B0AB8"/>
    <w:rPr>
      <w:rFonts w:ascii="Arial" w:eastAsiaTheme="majorEastAsia" w:hAnsi="Arial" w:cstheme="majorBidi"/>
      <w:b/>
      <w:bCs/>
      <w:color w:val="2973BE"/>
      <w:sz w:val="32"/>
      <w:szCs w:val="28"/>
    </w:rPr>
  </w:style>
  <w:style w:type="character" w:customStyle="1" w:styleId="Heading3Char">
    <w:name w:val="Heading 3 Char"/>
    <w:basedOn w:val="DefaultParagraphFont"/>
    <w:link w:val="Heading3"/>
    <w:uiPriority w:val="9"/>
    <w:rsid w:val="007B04ED"/>
    <w:rPr>
      <w:rFonts w:ascii="Arial" w:eastAsiaTheme="majorEastAsia" w:hAnsi="Arial" w:cstheme="majorBidi"/>
      <w:b/>
      <w:bCs/>
      <w:color w:val="2973BE"/>
      <w:sz w:val="24"/>
      <w:szCs w:val="26"/>
    </w:rPr>
  </w:style>
  <w:style w:type="character" w:customStyle="1" w:styleId="Heading4Char">
    <w:name w:val="Heading 4 Char"/>
    <w:basedOn w:val="DefaultParagraphFont"/>
    <w:link w:val="Heading4"/>
    <w:uiPriority w:val="9"/>
    <w:rsid w:val="00F9297D"/>
    <w:rPr>
      <w:rFonts w:ascii="Arial" w:eastAsiaTheme="majorEastAsia" w:hAnsi="Arial" w:cstheme="majorBidi"/>
      <w:b/>
      <w:iCs/>
      <w:color w:val="005828"/>
      <w:szCs w:val="26"/>
    </w:rPr>
  </w:style>
  <w:style w:type="paragraph" w:styleId="Header">
    <w:name w:val="header"/>
    <w:basedOn w:val="Normal"/>
    <w:link w:val="HeaderChar"/>
    <w:uiPriority w:val="99"/>
    <w:unhideWhenUsed/>
    <w:rsid w:val="00CD71FC"/>
    <w:pPr>
      <w:tabs>
        <w:tab w:val="center" w:pos="4252"/>
        <w:tab w:val="right" w:pos="8504"/>
      </w:tabs>
      <w:spacing w:after="0" w:line="240" w:lineRule="auto"/>
    </w:pPr>
  </w:style>
  <w:style w:type="character" w:customStyle="1" w:styleId="HeaderChar">
    <w:name w:val="Header Char"/>
    <w:basedOn w:val="DefaultParagraphFont"/>
    <w:link w:val="Header"/>
    <w:uiPriority w:val="99"/>
    <w:rsid w:val="00CD71FC"/>
    <w:rPr>
      <w:rFonts w:ascii="Trebuchet MS" w:hAnsi="Trebuchet MS"/>
    </w:rPr>
  </w:style>
  <w:style w:type="paragraph" w:styleId="Footer">
    <w:name w:val="footer"/>
    <w:basedOn w:val="Normal"/>
    <w:link w:val="FooterChar"/>
    <w:uiPriority w:val="99"/>
    <w:unhideWhenUsed/>
    <w:rsid w:val="00CD71FC"/>
    <w:pPr>
      <w:tabs>
        <w:tab w:val="center" w:pos="4252"/>
        <w:tab w:val="right" w:pos="8504"/>
      </w:tabs>
      <w:spacing w:after="0" w:line="240" w:lineRule="auto"/>
    </w:pPr>
  </w:style>
  <w:style w:type="character" w:customStyle="1" w:styleId="FooterChar">
    <w:name w:val="Footer Char"/>
    <w:basedOn w:val="DefaultParagraphFont"/>
    <w:link w:val="Footer"/>
    <w:uiPriority w:val="99"/>
    <w:rsid w:val="00CD71FC"/>
    <w:rPr>
      <w:rFonts w:ascii="Trebuchet MS" w:hAnsi="Trebuchet MS"/>
    </w:rPr>
  </w:style>
  <w:style w:type="table" w:styleId="TableGrid">
    <w:name w:val="Table Grid"/>
    <w:basedOn w:val="TableNormal"/>
    <w:uiPriority w:val="59"/>
    <w:rsid w:val="00F17E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Spacing"/>
    <w:next w:val="Normal"/>
    <w:link w:val="SubtitleChar"/>
    <w:uiPriority w:val="11"/>
    <w:qFormat/>
    <w:rsid w:val="002403B9"/>
    <w:pPr>
      <w:jc w:val="center"/>
    </w:pPr>
    <w:rPr>
      <w:color w:val="2973BE"/>
      <w:sz w:val="40"/>
      <w:szCs w:val="40"/>
    </w:rPr>
  </w:style>
  <w:style w:type="character" w:customStyle="1" w:styleId="SubtitleChar">
    <w:name w:val="Subtitle Char"/>
    <w:basedOn w:val="DefaultParagraphFont"/>
    <w:link w:val="Subtitle"/>
    <w:uiPriority w:val="11"/>
    <w:rsid w:val="002403B9"/>
    <w:rPr>
      <w:rFonts w:eastAsiaTheme="minorEastAsia"/>
      <w:color w:val="2973BE"/>
      <w:sz w:val="40"/>
      <w:szCs w:val="40"/>
      <w:lang w:val="en-US" w:eastAsia="ja-JP"/>
    </w:rPr>
  </w:style>
  <w:style w:type="table" w:styleId="LightList-Accent2">
    <w:name w:val="Light List Accent 2"/>
    <w:basedOn w:val="TableNormal"/>
    <w:uiPriority w:val="61"/>
    <w:rsid w:val="00E51910"/>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StyleCGES">
    <w:name w:val="Style CGES"/>
    <w:basedOn w:val="TableNormal"/>
    <w:uiPriority w:val="99"/>
    <w:rsid w:val="004B0A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color w:val="FFFFFF" w:themeColor="background1"/>
      </w:rPr>
      <w:tblPr/>
      <w:tcPr>
        <w:shd w:val="clear" w:color="auto" w:fill="0970B3"/>
      </w:tcPr>
    </w:tblStylePr>
    <w:tblStylePr w:type="lastRow">
      <w:rPr>
        <w:b/>
      </w:rPr>
      <w:tblPr/>
      <w:tcPr>
        <w:tcBorders>
          <w:top w:val="single" w:sz="4" w:space="0" w:color="auto"/>
          <w:left w:val="nil"/>
          <w:bottom w:val="nil"/>
          <w:right w:val="nil"/>
          <w:insideH w:val="nil"/>
          <w:insideV w:val="nil"/>
        </w:tcBorders>
      </w:tcPr>
    </w:tblStylePr>
    <w:tblStylePr w:type="firstCol">
      <w:rPr>
        <w:b/>
      </w:rPr>
    </w:tblStylePr>
  </w:style>
  <w:style w:type="character" w:customStyle="1" w:styleId="Heading5Char">
    <w:name w:val="Heading 5 Char"/>
    <w:basedOn w:val="DefaultParagraphFont"/>
    <w:link w:val="Heading5"/>
    <w:uiPriority w:val="9"/>
    <w:semiHidden/>
    <w:rsid w:val="00F9297D"/>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9297D"/>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9297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9297D"/>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F9297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qFormat/>
    <w:rsid w:val="00EE0A56"/>
    <w:pPr>
      <w:suppressAutoHyphens/>
      <w:autoSpaceDE w:val="0"/>
      <w:spacing w:after="120" w:line="240" w:lineRule="auto"/>
      <w:jc w:val="center"/>
    </w:pPr>
    <w:rPr>
      <w:rFonts w:eastAsia="Times New Roman" w:cs="Arial"/>
      <w:b/>
      <w:bCs/>
      <w:sz w:val="20"/>
      <w:szCs w:val="20"/>
      <w:lang w:val="es-ES_tradnl" w:eastAsia="ar-SA"/>
    </w:rPr>
  </w:style>
  <w:style w:type="paragraph" w:styleId="TOCHeading">
    <w:name w:val="TOC Heading"/>
    <w:basedOn w:val="Heading1"/>
    <w:next w:val="Normal"/>
    <w:uiPriority w:val="39"/>
    <w:unhideWhenUsed/>
    <w:qFormat/>
    <w:rsid w:val="0002015D"/>
    <w:pPr>
      <w:numPr>
        <w:numId w:val="0"/>
      </w:numPr>
      <w:spacing w:after="0"/>
      <w:jc w:val="left"/>
      <w:outlineLvl w:val="9"/>
    </w:pPr>
    <w:rPr>
      <w:rFonts w:asciiTheme="majorHAnsi" w:hAnsiTheme="majorHAnsi"/>
      <w:color w:val="365F91" w:themeColor="accent1" w:themeShade="BF"/>
      <w:sz w:val="28"/>
      <w:lang w:val="en-US" w:eastAsia="ja-JP"/>
    </w:rPr>
  </w:style>
  <w:style w:type="paragraph" w:styleId="TOC1">
    <w:name w:val="toc 1"/>
    <w:basedOn w:val="Normal"/>
    <w:next w:val="Normal"/>
    <w:autoRedefine/>
    <w:uiPriority w:val="39"/>
    <w:unhideWhenUsed/>
    <w:rsid w:val="0002015D"/>
    <w:pPr>
      <w:spacing w:after="100"/>
    </w:pPr>
  </w:style>
  <w:style w:type="paragraph" w:styleId="TOC2">
    <w:name w:val="toc 2"/>
    <w:basedOn w:val="Normal"/>
    <w:next w:val="Normal"/>
    <w:autoRedefine/>
    <w:uiPriority w:val="39"/>
    <w:unhideWhenUsed/>
    <w:rsid w:val="0002015D"/>
    <w:pPr>
      <w:spacing w:after="100"/>
      <w:ind w:left="220"/>
    </w:pPr>
  </w:style>
  <w:style w:type="paragraph" w:styleId="TOC3">
    <w:name w:val="toc 3"/>
    <w:basedOn w:val="Normal"/>
    <w:next w:val="Normal"/>
    <w:autoRedefine/>
    <w:uiPriority w:val="39"/>
    <w:unhideWhenUsed/>
    <w:rsid w:val="0002015D"/>
    <w:pPr>
      <w:spacing w:after="100"/>
      <w:ind w:left="440"/>
    </w:pPr>
  </w:style>
  <w:style w:type="character" w:styleId="Hyperlink">
    <w:name w:val="Hyperlink"/>
    <w:basedOn w:val="DefaultParagraphFont"/>
    <w:uiPriority w:val="99"/>
    <w:unhideWhenUsed/>
    <w:rsid w:val="0002015D"/>
    <w:rPr>
      <w:color w:val="0000FF" w:themeColor="hyperlink"/>
      <w:u w:val="single"/>
    </w:rPr>
  </w:style>
  <w:style w:type="paragraph" w:styleId="TOC4">
    <w:name w:val="toc 4"/>
    <w:basedOn w:val="Normal"/>
    <w:next w:val="Normal"/>
    <w:autoRedefine/>
    <w:uiPriority w:val="39"/>
    <w:unhideWhenUsed/>
    <w:rsid w:val="0002015D"/>
    <w:pPr>
      <w:spacing w:after="100"/>
      <w:ind w:left="660"/>
    </w:pPr>
  </w:style>
  <w:style w:type="table" w:customStyle="1" w:styleId="LightList1">
    <w:name w:val="Light List1"/>
    <w:basedOn w:val="TableNormal"/>
    <w:uiPriority w:val="61"/>
    <w:rsid w:val="00317D4A"/>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Shading1">
    <w:name w:val="Light Shading1"/>
    <w:basedOn w:val="TableNormal"/>
    <w:uiPriority w:val="60"/>
    <w:rsid w:val="004B0AB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B042D8"/>
    <w:pPr>
      <w:ind w:left="720"/>
      <w:contextualSpacing/>
    </w:pPr>
  </w:style>
  <w:style w:type="character" w:styleId="Strong">
    <w:name w:val="Strong"/>
    <w:basedOn w:val="DefaultParagraphFont"/>
    <w:uiPriority w:val="22"/>
    <w:qFormat/>
    <w:rsid w:val="00742CC9"/>
    <w:rPr>
      <w:b/>
      <w:bCs/>
    </w:rPr>
  </w:style>
  <w:style w:type="paragraph" w:styleId="Revision">
    <w:name w:val="Revision"/>
    <w:hidden/>
    <w:uiPriority w:val="99"/>
    <w:semiHidden/>
    <w:rsid w:val="00042A46"/>
    <w:pPr>
      <w:spacing w:after="0" w:line="240" w:lineRule="auto"/>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4539315">
      <w:bodyDiv w:val="1"/>
      <w:marLeft w:val="0"/>
      <w:marRight w:val="0"/>
      <w:marTop w:val="0"/>
      <w:marBottom w:val="0"/>
      <w:divBdr>
        <w:top w:val="none" w:sz="0" w:space="0" w:color="auto"/>
        <w:left w:val="none" w:sz="0" w:space="0" w:color="auto"/>
        <w:bottom w:val="none" w:sz="0" w:space="0" w:color="auto"/>
        <w:right w:val="none" w:sz="0" w:space="0" w:color="auto"/>
      </w:divBdr>
      <w:divsChild>
        <w:div w:id="1132596223">
          <w:marLeft w:val="0"/>
          <w:marRight w:val="0"/>
          <w:marTop w:val="0"/>
          <w:marBottom w:val="0"/>
          <w:divBdr>
            <w:top w:val="none" w:sz="0" w:space="0" w:color="auto"/>
            <w:left w:val="none" w:sz="0" w:space="0" w:color="auto"/>
            <w:bottom w:val="none" w:sz="0" w:space="0" w:color="auto"/>
            <w:right w:val="none" w:sz="0" w:space="0" w:color="auto"/>
          </w:divBdr>
        </w:div>
      </w:divsChild>
    </w:div>
    <w:div w:id="1661738385">
      <w:bodyDiv w:val="1"/>
      <w:marLeft w:val="0"/>
      <w:marRight w:val="0"/>
      <w:marTop w:val="0"/>
      <w:marBottom w:val="0"/>
      <w:divBdr>
        <w:top w:val="none" w:sz="0" w:space="0" w:color="auto"/>
        <w:left w:val="none" w:sz="0" w:space="0" w:color="auto"/>
        <w:bottom w:val="none" w:sz="0" w:space="0" w:color="auto"/>
        <w:right w:val="none" w:sz="0" w:space="0" w:color="auto"/>
      </w:divBdr>
    </w:div>
    <w:div w:id="2033338559">
      <w:bodyDiv w:val="1"/>
      <w:marLeft w:val="0"/>
      <w:marRight w:val="0"/>
      <w:marTop w:val="0"/>
      <w:marBottom w:val="0"/>
      <w:divBdr>
        <w:top w:val="none" w:sz="0" w:space="0" w:color="auto"/>
        <w:left w:val="none" w:sz="0" w:space="0" w:color="auto"/>
        <w:bottom w:val="none" w:sz="0" w:space="0" w:color="auto"/>
        <w:right w:val="none" w:sz="0" w:space="0" w:color="auto"/>
      </w:divBdr>
    </w:div>
    <w:div w:id="21271913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jpe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jpeg"/><Relationship Id="rId54"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jpeg"/><Relationship Id="rId48" Type="http://schemas.openxmlformats.org/officeDocument/2006/relationships/image" Target="media/image37.png"/><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40.png"/><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vier.beltran.toro\Desktop\SSHH-01-PlantillaDocumento_v1.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4A5269A0D24914D9BC5122A534E28E0" ma:contentTypeVersion="4" ma:contentTypeDescription="Create a new document." ma:contentTypeScope="" ma:versionID="343aa719a6774715f3c994c7ffbd3248">
  <xsd:schema xmlns:xsd="http://www.w3.org/2001/XMLSchema" xmlns:xs="http://www.w3.org/2001/XMLSchema" xmlns:p="http://schemas.microsoft.com/office/2006/metadata/properties" xmlns:ns2="286721b0-5439-41fb-86fa-17a7a7c92c1c" xmlns:ns3="81b609f9-7d90-4425-8284-1a825997907e" targetNamespace="http://schemas.microsoft.com/office/2006/metadata/properties" ma:root="true" ma:fieldsID="c2f97207e0143d5846947323833cb4c3" ns2:_="" ns3:_="">
    <xsd:import namespace="286721b0-5439-41fb-86fa-17a7a7c92c1c"/>
    <xsd:import namespace="81b609f9-7d90-4425-8284-1a825997907e"/>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6721b0-5439-41fb-86fa-17a7a7c92c1c"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1b609f9-7d90-4425-8284-1a825997907e" elementFormDefault="qualified">
    <xsd:import namespace="http://schemas.microsoft.com/office/2006/documentManagement/types"/>
    <xsd:import namespace="http://schemas.microsoft.com/office/infopath/2007/PartnerControls"/>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BC0E162-C6E2-4E80-8454-1B2DA60ED287}">
  <ds:schemaRefs>
    <ds:schemaRef ds:uri="http://schemas.microsoft.com/sharepoint/v3/contenttype/forms"/>
  </ds:schemaRefs>
</ds:datastoreItem>
</file>

<file path=customXml/itemProps3.xml><?xml version="1.0" encoding="utf-8"?>
<ds:datastoreItem xmlns:ds="http://schemas.openxmlformats.org/officeDocument/2006/customXml" ds:itemID="{9BB05E66-C706-4C94-A4FA-AC665D8CDE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6721b0-5439-41fb-86fa-17a7a7c92c1c"/>
    <ds:schemaRef ds:uri="81b609f9-7d90-4425-8284-1a82599790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9A4EBF1-4DED-43B5-99CC-9E5E19924F5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B39526E-1CC7-4E0E-876A-A7D32BBC4F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SSHH-01-PlantillaDocumento_v1.1.dotx</Template>
  <TotalTime>1286</TotalTime>
  <Pages>31</Pages>
  <Words>2760</Words>
  <Characters>15183</Characters>
  <Application>Microsoft Office Word</Application>
  <DocSecurity>0</DocSecurity>
  <Lines>126</Lines>
  <Paragraphs>35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T11 Contrato de mantenimiento HW</vt:lpstr>
      <vt:lpstr>T11  Contrato de mantenimiento HW</vt:lpstr>
    </vt:vector>
  </TitlesOfParts>
  <Manager>Fran Gómez</Manager>
  <Company>Accenture</Company>
  <LinksUpToDate>false</LinksUpToDate>
  <CharactersWithSpaces>17908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T11 Contrato de mantenimiento HW</dc:title>
  <dc:subject>Técnico Soporte Local: Manual de Usuario</dc:subject>
  <dc:creator>Julio Díaz</dc:creator>
  <cp:lastModifiedBy>Rodríguez, Juan A.</cp:lastModifiedBy>
  <cp:revision>11</cp:revision>
  <cp:lastPrinted>2016-05-06T08:54:00Z</cp:lastPrinted>
  <dcterms:created xsi:type="dcterms:W3CDTF">2017-05-04T08:54:00Z</dcterms:created>
  <dcterms:modified xsi:type="dcterms:W3CDTF">2017-05-05T06:31:00Z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0x01010004A5269A0D24914D9BC5122A534E28E0</vt:lpwstr>
  </property>
  <property fmtid="{D5CDD505-2E9C-101B-9397-08002B2CF9AE}" pid="3" name="Project">
    <vt:lpwstr>Servicios Horizontales</vt:lpwstr>
  </property>
  <property fmtid="{D5CDD505-2E9C-101B-9397-08002B2CF9AE}" pid="4" name="Destination">
    <vt:lpwstr>Servicios Horizontales</vt:lpwstr>
  </property>
</Properties>
</file>